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8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88"/>
      </w:tblGrid>
      <w:tr w:rsidR="00151516" w:rsidRPr="00266C14" w:rsidTr="00575D18">
        <w:trPr>
          <w:trHeight w:val="791"/>
        </w:trPr>
        <w:tc>
          <w:tcPr>
            <w:tcW w:w="11088" w:type="dxa"/>
            <w:tcBorders>
              <w:top w:val="dashDotStroked" w:sz="24" w:space="0" w:color="auto"/>
              <w:bottom w:val="dashDotStroked" w:sz="24" w:space="0" w:color="auto"/>
            </w:tcBorders>
          </w:tcPr>
          <w:p w:rsidR="00151516" w:rsidRPr="00CC7B0C" w:rsidRDefault="00151516" w:rsidP="00575D18">
            <w:pPr>
              <w:rPr>
                <w:b/>
                <w:sz w:val="20"/>
                <w:szCs w:val="20"/>
              </w:rPr>
            </w:pPr>
            <w:r w:rsidRPr="00CC7B0C">
              <w:rPr>
                <w:b/>
                <w:sz w:val="20"/>
                <w:szCs w:val="20"/>
              </w:rPr>
              <w:t xml:space="preserve">Adı Soyadı :                           </w:t>
            </w:r>
            <w:r>
              <w:rPr>
                <w:b/>
                <w:sz w:val="20"/>
                <w:szCs w:val="20"/>
              </w:rPr>
              <w:t xml:space="preserve">                     </w:t>
            </w:r>
            <w:r w:rsidRPr="00CC7B0C">
              <w:rPr>
                <w:b/>
                <w:sz w:val="20"/>
                <w:szCs w:val="20"/>
              </w:rPr>
              <w:t xml:space="preserve"> 201</w:t>
            </w:r>
            <w:r>
              <w:rPr>
                <w:b/>
                <w:sz w:val="20"/>
                <w:szCs w:val="20"/>
              </w:rPr>
              <w:t>..</w:t>
            </w:r>
            <w:r w:rsidRPr="00CC7B0C">
              <w:rPr>
                <w:b/>
                <w:sz w:val="20"/>
                <w:szCs w:val="20"/>
              </w:rPr>
              <w:t>–201</w:t>
            </w:r>
            <w:r>
              <w:rPr>
                <w:b/>
                <w:sz w:val="20"/>
                <w:szCs w:val="20"/>
              </w:rPr>
              <w:t>..</w:t>
            </w:r>
            <w:r w:rsidRPr="00CC7B0C">
              <w:rPr>
                <w:b/>
                <w:sz w:val="20"/>
                <w:szCs w:val="20"/>
              </w:rPr>
              <w:t xml:space="preserve"> EĞİTİM-ÖĞRETİM YILI                         Puan :</w:t>
            </w:r>
          </w:p>
          <w:p w:rsidR="00151516" w:rsidRPr="00CC7B0C" w:rsidRDefault="00151516" w:rsidP="00575D18">
            <w:pPr>
              <w:rPr>
                <w:b/>
                <w:sz w:val="20"/>
                <w:szCs w:val="20"/>
              </w:rPr>
            </w:pPr>
            <w:r w:rsidRPr="00CC7B0C">
              <w:rPr>
                <w:b/>
                <w:sz w:val="20"/>
                <w:szCs w:val="20"/>
              </w:rPr>
              <w:t xml:space="preserve">No: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……………..</w:t>
            </w:r>
            <w:r w:rsidRPr="00CC7B0C">
              <w:rPr>
                <w:b/>
                <w:sz w:val="20"/>
                <w:szCs w:val="20"/>
              </w:rPr>
              <w:t xml:space="preserve"> ORTAOKULU </w:t>
            </w:r>
            <w:r w:rsidRPr="007D659C">
              <w:rPr>
                <w:b/>
              </w:rPr>
              <w:t>6/H</w:t>
            </w:r>
            <w:r w:rsidRPr="00CC7B0C">
              <w:rPr>
                <w:b/>
                <w:sz w:val="20"/>
                <w:szCs w:val="20"/>
              </w:rPr>
              <w:t xml:space="preserve"> SINIFI</w:t>
            </w:r>
          </w:p>
          <w:p w:rsidR="00151516" w:rsidRPr="00266C14" w:rsidRDefault="00151516" w:rsidP="00832672">
            <w:pPr>
              <w:jc w:val="center"/>
              <w:rPr>
                <w:b/>
                <w:sz w:val="22"/>
                <w:szCs w:val="22"/>
              </w:rPr>
            </w:pPr>
            <w:r w:rsidRPr="00CC7B0C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           </w:t>
            </w:r>
            <w:r w:rsidRPr="00CC7B0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             </w:t>
            </w:r>
            <w:r w:rsidRPr="00CC7B0C">
              <w:rPr>
                <w:b/>
                <w:sz w:val="20"/>
                <w:szCs w:val="20"/>
              </w:rPr>
              <w:t xml:space="preserve"> FEN </w:t>
            </w:r>
            <w:r>
              <w:rPr>
                <w:b/>
                <w:sz w:val="20"/>
                <w:szCs w:val="20"/>
              </w:rPr>
              <w:t>BİLİMLERİ</w:t>
            </w:r>
            <w:r w:rsidRPr="00CC7B0C">
              <w:rPr>
                <w:b/>
                <w:sz w:val="20"/>
                <w:szCs w:val="20"/>
              </w:rPr>
              <w:t xml:space="preserve"> DERSİ </w:t>
            </w:r>
            <w:r>
              <w:rPr>
                <w:b/>
                <w:sz w:val="20"/>
                <w:szCs w:val="20"/>
              </w:rPr>
              <w:t>I</w:t>
            </w:r>
            <w:r w:rsidRPr="00CC7B0C">
              <w:rPr>
                <w:b/>
                <w:sz w:val="20"/>
                <w:szCs w:val="20"/>
              </w:rPr>
              <w:t xml:space="preserve">.DÖNEM </w:t>
            </w:r>
            <w:r>
              <w:rPr>
                <w:b/>
                <w:sz w:val="20"/>
                <w:szCs w:val="20"/>
              </w:rPr>
              <w:t>III</w:t>
            </w:r>
            <w:r w:rsidRPr="00CC7B0C">
              <w:rPr>
                <w:b/>
                <w:sz w:val="20"/>
                <w:szCs w:val="20"/>
              </w:rPr>
              <w:t xml:space="preserve">.YAZILI SORULARI  </w:t>
            </w:r>
            <w:r>
              <w:rPr>
                <w:b/>
                <w:sz w:val="20"/>
                <w:szCs w:val="20"/>
              </w:rPr>
              <w:t xml:space="preserve">                             </w:t>
            </w:r>
            <w:r w:rsidRPr="00CC7B0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(</w:t>
            </w:r>
            <w:r w:rsidRPr="00C07A0C">
              <w:rPr>
                <w:b/>
              </w:rPr>
              <w:t>A</w:t>
            </w:r>
            <w:r>
              <w:rPr>
                <w:b/>
                <w:sz w:val="20"/>
                <w:szCs w:val="20"/>
              </w:rPr>
              <w:t xml:space="preserve"> GRUBU)</w:t>
            </w:r>
          </w:p>
        </w:tc>
      </w:tr>
    </w:tbl>
    <w:p w:rsidR="00151516" w:rsidRPr="00266C14" w:rsidRDefault="00151516" w:rsidP="00D27C9D">
      <w:pPr>
        <w:pStyle w:val="ListParagraph"/>
        <w:ind w:left="0"/>
        <w:rPr>
          <w:b/>
          <w:sz w:val="20"/>
          <w:szCs w:val="20"/>
        </w:rPr>
      </w:pPr>
      <w:r>
        <w:rPr>
          <w:noProof/>
        </w:rPr>
        <w:pict>
          <v:group id="Group 6" o:spid="_x0000_s1026" style="position:absolute;margin-left:-4.35pt;margin-top:49.65pt;width:263.55pt;height:38.1pt;z-index:251644928;mso-position-horizontal-relative:text;mso-position-vertical-relative:text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">
            <v:roundrect id="AutoShape 7" o:spid="_x0000_s1027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Gz58QA&#10;AADcAAAADwAAAGRycy9kb3ducmV2LnhtbERPy2rCQBTdF/oPwy24q5OoVE0dxQdiNyJGEbq7Zm6T&#10;0MydkBlN/HtnUejycN6zRWcqcafGlZYVxP0IBHFmdcm5gvNp+z4B4TyyxsoyKXiQg8X89WWGibYt&#10;H+me+lyEEHYJKii8rxMpXVaQQde3NXHgfmxj0AfY5FI32IZwU8lBFH1IgyWHhgJrWheU/aY3oyDb&#10;XKJ09z1aXafDbXdYTcb7uL0q1Xvrlp8gPHX+X/zn/tIKRnGYH8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hs+fEAAAA3A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Default="00151516" w:rsidP="00D27C9D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151516" w:rsidRPr="00624906" w:rsidRDefault="00151516" w:rsidP="00D27C9D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151516" w:rsidRPr="00624906" w:rsidRDefault="00151516" w:rsidP="00D27C9D">
                    <w:pPr>
                      <w:rPr>
                        <w:szCs w:val="19"/>
                      </w:rPr>
                    </w:pPr>
                    <w:r w:rsidRPr="00E9670A">
                      <w:rPr>
                        <w:rFonts w:ascii="Comic Sans MS" w:hAnsi="Comic Sans MS"/>
                        <w:b/>
                        <w:bCs/>
                        <w:sz w:val="15"/>
                        <w:szCs w:val="15"/>
                      </w:rPr>
                      <w:t>Aşağıdaki doğru-yanlış sorularında parantez içine sizce doğru olanlara D,yanlış olanlara Y harfiKoyunuz.</w:t>
                    </w:r>
                  </w:p>
                </w:txbxContent>
              </v:textbox>
            </v:roundrect>
            <v:roundrect id="AutoShape 8" o:spid="_x0000_s1028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0WfMYA&#10;AADcAAAADwAAAGRycy9kb3ducmV2LnhtbESPQWvCQBSE7wX/w/IEb3UTlVZTV6mK6EWKUQq9PbOv&#10;SWj2bciuJv57t1DocZiZb5j5sjOVuFHjSssK4mEEgjizuuRcwfm0fZ6CcB5ZY2WZFNzJwXLRe5pj&#10;om3LR7qlPhcBwi5BBYX3dSKlywoy6Ia2Jg7et20M+iCbXOoG2wA3lRxF0Ys0WHJYKLCmdUHZT3o1&#10;CrLNZ5Tuviary2y87T5W09dD3F6UGvS79zcQnjr/H/5r77WCSRzD75lwBOTi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q0WfMYAAADc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Pr="00624906" w:rsidRDefault="00151516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151516" w:rsidRPr="00A64C3C" w:rsidRDefault="00151516" w:rsidP="00D27C9D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AutoShape 9" o:spid="_x0000_s1029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+IC8cA&#10;AADcAAAADwAAAGRycy9kb3ducmV2LnhtbESPT2vCQBTE7wW/w/KE3uomVqqNruIfpF5ETEvB2zP7&#10;TILZtyG7mvTbu4VCj8PM/IaZLTpTiTs1rrSsIB5EIIgzq0vOFXx9bl8mIJxH1lhZJgU/5GAx7z3N&#10;MNG25SPdU5+LAGGXoILC+zqR0mUFGXQDWxMH72Ibgz7IJpe6wTbATSWHUfQmDZYcFgqsaV1Qdk1v&#10;RkG2+Y7Sj9NodX5/3XaH1WS8j9uzUs/9bjkF4anz/+G/9k4rGMVD+D0TjoCc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5/iAvHAAAA3AAAAA8AAAAAAAAAAAAAAAAAmAIAAGRy&#10;cy9kb3ducmV2LnhtbFBLBQYAAAAABAAEAPUAAACM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Default="00151516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151516" w:rsidRPr="00654F77" w:rsidRDefault="00151516" w:rsidP="00D27C9D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P.</w:t>
                    </w:r>
                  </w:p>
                </w:txbxContent>
              </v:textbox>
            </v:roundrect>
          </v:group>
        </w:pict>
      </w:r>
    </w:p>
    <w:p w:rsidR="00151516" w:rsidRPr="00266C14" w:rsidRDefault="00151516" w:rsidP="00D27C9D">
      <w:pPr>
        <w:pStyle w:val="ListParagraph"/>
        <w:ind w:left="0"/>
        <w:rPr>
          <w:b/>
          <w:sz w:val="20"/>
          <w:szCs w:val="20"/>
        </w:rPr>
      </w:pPr>
    </w:p>
    <w:p w:rsidR="00151516" w:rsidRPr="00266C14" w:rsidRDefault="00151516" w:rsidP="00D27C9D">
      <w:pPr>
        <w:rPr>
          <w:bCs/>
          <w:sz w:val="20"/>
          <w:szCs w:val="20"/>
        </w:rPr>
      </w:pPr>
    </w:p>
    <w:p w:rsidR="00151516" w:rsidRPr="00266C14" w:rsidRDefault="00151516" w:rsidP="00D27C9D">
      <w:pPr>
        <w:rPr>
          <w:bCs/>
          <w:sz w:val="20"/>
          <w:szCs w:val="20"/>
        </w:rPr>
      </w:pPr>
    </w:p>
    <w:p w:rsidR="00151516" w:rsidRPr="007F09F6" w:rsidRDefault="00151516" w:rsidP="00CC6547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0D4113">
        <w:rPr>
          <w:sz w:val="22"/>
          <w:szCs w:val="22"/>
        </w:rPr>
        <w:t>(    )</w:t>
      </w:r>
      <w:r w:rsidRPr="007F09F6">
        <w:rPr>
          <w:bCs/>
          <w:sz w:val="22"/>
          <w:szCs w:val="22"/>
        </w:rPr>
        <w:t>Sürati hesaplamak için geçen zamanı yola böleriz.</w:t>
      </w:r>
    </w:p>
    <w:p w:rsidR="00151516" w:rsidRPr="006A25AC" w:rsidRDefault="00151516" w:rsidP="00CC6547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7F09F6">
        <w:rPr>
          <w:sz w:val="22"/>
          <w:szCs w:val="22"/>
        </w:rPr>
        <w:t>(    )</w:t>
      </w:r>
      <w:r w:rsidRPr="007F09F6">
        <w:rPr>
          <w:rFonts w:cs="Helvetica Neue"/>
          <w:color w:val="000000"/>
          <w:sz w:val="22"/>
          <w:szCs w:val="22"/>
        </w:rPr>
        <w:t>Elmanın çürümesi kimyasal bir değişimdir.</w:t>
      </w:r>
    </w:p>
    <w:p w:rsidR="00151516" w:rsidRPr="006A25AC" w:rsidRDefault="00151516" w:rsidP="00CC6547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6A25AC">
        <w:rPr>
          <w:sz w:val="22"/>
          <w:szCs w:val="22"/>
        </w:rPr>
        <w:t>(    )</w:t>
      </w:r>
      <w:r w:rsidRPr="006A25AC">
        <w:rPr>
          <w:rFonts w:cs="Helvetica Neue"/>
          <w:color w:val="000000"/>
          <w:sz w:val="22"/>
        </w:rPr>
        <w:t>Dalda duran elma dengelenmemiş kuvvetler etkisindedir.</w:t>
      </w:r>
    </w:p>
    <w:p w:rsidR="00151516" w:rsidRDefault="00151516" w:rsidP="00CC6547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6A25AC">
        <w:rPr>
          <w:sz w:val="22"/>
          <w:szCs w:val="22"/>
        </w:rPr>
        <w:t xml:space="preserve">(    ) Hücre </w:t>
      </w:r>
      <w:r>
        <w:rPr>
          <w:sz w:val="22"/>
          <w:szCs w:val="22"/>
        </w:rPr>
        <w:t>zarı</w:t>
      </w:r>
      <w:r w:rsidRPr="006A25AC">
        <w:rPr>
          <w:sz w:val="22"/>
          <w:szCs w:val="22"/>
        </w:rPr>
        <w:t xml:space="preserve"> seçici geçirgendir.</w:t>
      </w:r>
    </w:p>
    <w:p w:rsidR="00151516" w:rsidRDefault="00151516" w:rsidP="00CC6547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6A25AC">
        <w:rPr>
          <w:sz w:val="22"/>
          <w:szCs w:val="22"/>
        </w:rPr>
        <w:t>(    ) Buzun erimesi kimyasal bir değişimdir.</w:t>
      </w:r>
    </w:p>
    <w:p w:rsidR="00151516" w:rsidRDefault="00151516" w:rsidP="00CC6547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6A25AC">
        <w:rPr>
          <w:sz w:val="22"/>
          <w:szCs w:val="22"/>
        </w:rPr>
        <w:t>(    ) Gaz molekülleri arasındaki mesafe az olduğu için birlikte hareket eder.</w:t>
      </w:r>
    </w:p>
    <w:p w:rsidR="00151516" w:rsidRDefault="00151516" w:rsidP="00CC6547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6A25AC">
        <w:rPr>
          <w:sz w:val="22"/>
          <w:szCs w:val="22"/>
        </w:rPr>
        <w:t xml:space="preserve">(    ) </w:t>
      </w:r>
      <w:r>
        <w:rPr>
          <w:sz w:val="22"/>
          <w:szCs w:val="22"/>
        </w:rPr>
        <w:t xml:space="preserve">El ve ayak kemiklerimiz </w:t>
      </w:r>
      <w:r w:rsidRPr="006A25AC">
        <w:rPr>
          <w:sz w:val="22"/>
          <w:szCs w:val="22"/>
        </w:rPr>
        <w:t>oynamaz eklem içerir.</w:t>
      </w:r>
    </w:p>
    <w:p w:rsidR="00151516" w:rsidRPr="00820623" w:rsidRDefault="00151516" w:rsidP="00820623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6A25AC">
        <w:rPr>
          <w:sz w:val="22"/>
          <w:szCs w:val="22"/>
        </w:rPr>
        <w:t xml:space="preserve">(    ) </w:t>
      </w:r>
      <w:r>
        <w:rPr>
          <w:sz w:val="22"/>
          <w:szCs w:val="22"/>
        </w:rPr>
        <w:t>Canlının</w:t>
      </w:r>
      <w:r w:rsidRPr="006A25AC">
        <w:rPr>
          <w:sz w:val="22"/>
          <w:szCs w:val="22"/>
        </w:rPr>
        <w:t xml:space="preserve"> en küçük yapı taşına hücre denir.</w:t>
      </w:r>
    </w:p>
    <w:p w:rsidR="00151516" w:rsidRDefault="00151516" w:rsidP="00CC6547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6A25AC">
        <w:rPr>
          <w:sz w:val="22"/>
          <w:szCs w:val="22"/>
        </w:rPr>
        <w:t xml:space="preserve">(    ) </w:t>
      </w:r>
      <w:r>
        <w:rPr>
          <w:sz w:val="22"/>
          <w:szCs w:val="22"/>
        </w:rPr>
        <w:t>Katılar</w:t>
      </w:r>
      <w:r w:rsidRPr="006A25AC">
        <w:rPr>
          <w:sz w:val="22"/>
          <w:szCs w:val="22"/>
        </w:rPr>
        <w:t xml:space="preserve"> öteleme, titreşim ve dönme hareketi yaparlar. </w:t>
      </w:r>
    </w:p>
    <w:p w:rsidR="00151516" w:rsidRDefault="00151516" w:rsidP="00762FDE">
      <w:pPr>
        <w:numPr>
          <w:ilvl w:val="0"/>
          <w:numId w:val="25"/>
        </w:numPr>
        <w:spacing w:line="276" w:lineRule="auto"/>
        <w:rPr>
          <w:sz w:val="22"/>
          <w:szCs w:val="22"/>
        </w:rPr>
      </w:pPr>
      <w:r w:rsidRPr="006A25AC">
        <w:rPr>
          <w:sz w:val="22"/>
          <w:szCs w:val="22"/>
        </w:rPr>
        <w:t>(    ) Katı maddeler sıkıştırılamazlar.</w:t>
      </w:r>
      <w:bookmarkStart w:id="0" w:name="_GoBack"/>
      <w:bookmarkEnd w:id="0"/>
    </w:p>
    <w:p w:rsidR="00151516" w:rsidRDefault="00151516" w:rsidP="00820623">
      <w:pPr>
        <w:spacing w:line="276" w:lineRule="auto"/>
        <w:rPr>
          <w:sz w:val="22"/>
          <w:szCs w:val="22"/>
        </w:rPr>
      </w:pPr>
      <w:r>
        <w:rPr>
          <w:noProof/>
        </w:rPr>
        <w:pict>
          <v:group id="Group 2" o:spid="_x0000_s1030" style="position:absolute;margin-left:-2.9pt;margin-top:6.7pt;width:270.75pt;height:39.55pt;z-index:251646976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">
            <v:roundrect id="AutoShape 3" o:spid="_x0000_s1031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0Y1ccA&#10;AADcAAAADwAAAGRycy9kb3ducmV2LnhtbESPQWvCQBSE74L/YXkFb3VXK1ZTV9GK6KWUpkXo7Zl9&#10;TYLZtyG7mvTfd4WCx2FmvmEWq85W4kqNLx1rGA0VCOLMmZJzDV+fu8cZCB+QDVaOScMveVgt+70F&#10;Jsa1/EHXNOQiQtgnqKEIoU6k9FlBFv3Q1cTR+3GNxRBlk0vTYBvhtpJjpabSYslxocCaXgvKzunF&#10;asi2R5Xuvyeb0/xp171vZs9vo/ak9eChW7+ACNSFe/i/fTAaJmoKt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SdGNXHAAAA3AAAAA8AAAAAAAAAAAAAAAAAmAIAAGRy&#10;cy9kb3ducmV2LnhtbFBLBQYAAAAABAAEAPUAAACM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Pr="00F70A8A" w:rsidRDefault="00151516" w:rsidP="00762FDE">
                    <w:pPr>
                      <w:rPr>
                        <w:rFonts w:ascii="Comic Sans MS" w:hAnsi="Comic Sans MS"/>
                        <w:b/>
                        <w:bCs/>
                        <w:sz w:val="8"/>
                        <w:szCs w:val="18"/>
                      </w:rPr>
                    </w:pPr>
                  </w:p>
                  <w:p w:rsidR="00151516" w:rsidRPr="006C24E4" w:rsidRDefault="00151516" w:rsidP="00762FDE">
                    <w:pP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</w:pPr>
                    <w:r w:rsidRPr="008D7BE9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 xml:space="preserve">Aşağıda </w:t>
                    </w:r>
                    <w: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verilen kelimelerle, bu kelimelerin karşılığı değişimleri işaretleyiniz.</w:t>
                    </w:r>
                  </w:p>
                </w:txbxContent>
              </v:textbox>
            </v:roundrect>
            <v:roundrect id="AutoShape 4" o:spid="_x0000_s1032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G9TscA&#10;AADcAAAADwAAAGRycy9kb3ducmV2LnhtbESPQWvCQBSE74L/YXkFb7qrlaqpq2hF9FJK0yL09sy+&#10;JsHs25BdTfrvu0Khx2FmvmGW685W4kaNLx1rGI8UCOLMmZJzDZ8f++EchA/IBivHpOGHPKxX/d4S&#10;E+NafqdbGnIRIewT1FCEUCdS+qwgi37kauLofbvGYoiyyaVpsI1wW8mJUk/SYslxocCaXgrKLunV&#10;ash2J5Uevqbb8+Jx371t57PXcXvWevDQbZ5BBOrCf/ivfTQapmoG9zPxCM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RvU7HAAAA3AAAAA8AAAAAAAAAAAAAAAAAmAIAAGRy&#10;cy9kb3ducmV2LnhtbFBLBQYAAAAABAAEAPUAAACM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Pr="00A64C3C" w:rsidRDefault="00151516" w:rsidP="00762FDE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AutoShape 5" o:spid="_x0000_s1033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4pPMQA&#10;AADcAAAADwAAAGRycy9kb3ducmV2LnhtbERPy2rCQBTdC/2H4Rbc1Rkf2DR1FB+IbkppWgrdXTO3&#10;SWjmTsiMJv69syi4PJz3YtXbWlyo9ZVjDeORAkGcO1NxoeHrc/+UgPAB2WDtmDRcycNq+TBYYGpc&#10;xx90yUIhYgj7FDWUITSplD4vyaIfuYY4cr+utRgibAtpWuxiuK3lRKm5tFhxbCixoW1J+V92thry&#10;3bfKDj+zzelluu/fN8nz27g7aT187NevIAL14S7+dx+NhpmKa+OZeAT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OKTzEAAAA3A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Pr="00BE7F75" w:rsidRDefault="00151516" w:rsidP="00762FDE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</w:pPr>
                    <w:r w:rsidRPr="00BE7F75"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  <w:t>1</w:t>
                    </w:r>
                    <w:r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  <w:t>0</w:t>
                    </w:r>
                  </w:p>
                  <w:p w:rsidR="00151516" w:rsidRPr="00654F77" w:rsidRDefault="00151516" w:rsidP="00762FDE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151516" w:rsidRDefault="00151516" w:rsidP="00820623">
      <w:pPr>
        <w:spacing w:line="276" w:lineRule="auto"/>
        <w:rPr>
          <w:sz w:val="22"/>
          <w:szCs w:val="22"/>
        </w:rPr>
      </w:pPr>
    </w:p>
    <w:p w:rsidR="00151516" w:rsidRPr="00762FDE" w:rsidRDefault="00151516" w:rsidP="00820623">
      <w:pPr>
        <w:spacing w:line="276" w:lineRule="auto"/>
        <w:rPr>
          <w:sz w:val="22"/>
          <w:szCs w:val="22"/>
        </w:rPr>
      </w:pPr>
    </w:p>
    <w:p w:rsidR="00151516" w:rsidRDefault="00151516" w:rsidP="00762FDE">
      <w:pPr>
        <w:jc w:val="both"/>
        <w:rPr>
          <w:bCs/>
          <w:sz w:val="10"/>
          <w:szCs w:val="20"/>
        </w:rPr>
      </w:pPr>
    </w:p>
    <w:tbl>
      <w:tblPr>
        <w:tblpPr w:leftFromText="141" w:rightFromText="141" w:vertAnchor="text" w:horzAnchor="margin" w:tblpY="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1"/>
        <w:gridCol w:w="694"/>
        <w:gridCol w:w="742"/>
      </w:tblGrid>
      <w:tr w:rsidR="00151516" w:rsidRPr="003D2B80" w:rsidTr="00DD2D03">
        <w:trPr>
          <w:trHeight w:val="396"/>
        </w:trPr>
        <w:tc>
          <w:tcPr>
            <w:tcW w:w="3811" w:type="dxa"/>
            <w:vAlign w:val="center"/>
          </w:tcPr>
          <w:p w:rsidR="00151516" w:rsidRPr="00820623" w:rsidRDefault="00151516" w:rsidP="00DD2D03">
            <w:pPr>
              <w:pStyle w:val="NoSpacing"/>
              <w:rPr>
                <w:rFonts w:ascii="Times New Roman" w:hAnsi="Times New Roman"/>
                <w:b/>
                <w:sz w:val="22"/>
                <w:szCs w:val="22"/>
              </w:rPr>
            </w:pPr>
            <w:r w:rsidRPr="00820623">
              <w:rPr>
                <w:rFonts w:ascii="Times New Roman" w:hAnsi="Times New Roman"/>
                <w:b/>
                <w:sz w:val="22"/>
                <w:szCs w:val="22"/>
              </w:rPr>
              <w:t>Gözlenen olay</w:t>
            </w:r>
          </w:p>
        </w:tc>
        <w:tc>
          <w:tcPr>
            <w:tcW w:w="694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6A56CC">
              <w:rPr>
                <w:rFonts w:ascii="Times New Roman" w:hAnsi="Times New Roman"/>
                <w:b/>
                <w:sz w:val="24"/>
                <w:szCs w:val="24"/>
              </w:rPr>
              <w:t>F.D</w:t>
            </w:r>
          </w:p>
        </w:tc>
        <w:tc>
          <w:tcPr>
            <w:tcW w:w="742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6A56CC">
              <w:rPr>
                <w:rFonts w:ascii="Times New Roman" w:hAnsi="Times New Roman"/>
                <w:b/>
                <w:sz w:val="24"/>
                <w:szCs w:val="24"/>
              </w:rPr>
              <w:t>K.D</w:t>
            </w:r>
          </w:p>
        </w:tc>
      </w:tr>
      <w:tr w:rsidR="00151516" w:rsidRPr="003D2B80" w:rsidTr="00820623">
        <w:trPr>
          <w:trHeight w:val="293"/>
        </w:trPr>
        <w:tc>
          <w:tcPr>
            <w:tcW w:w="3811" w:type="dxa"/>
            <w:vAlign w:val="center"/>
          </w:tcPr>
          <w:p w:rsidR="00151516" w:rsidRPr="00820623" w:rsidRDefault="00151516" w:rsidP="00DD2D03">
            <w:pPr>
              <w:pStyle w:val="NoSpacing"/>
              <w:rPr>
                <w:rFonts w:ascii="Times New Roman" w:hAnsi="Times New Roman"/>
                <w:sz w:val="22"/>
                <w:szCs w:val="22"/>
              </w:rPr>
            </w:pPr>
            <w:r w:rsidRPr="00820623">
              <w:rPr>
                <w:rFonts w:ascii="Times New Roman" w:hAnsi="Times New Roman"/>
                <w:sz w:val="22"/>
                <w:szCs w:val="22"/>
              </w:rPr>
              <w:t>Dondurmanın erimesi</w:t>
            </w:r>
          </w:p>
        </w:tc>
        <w:tc>
          <w:tcPr>
            <w:tcW w:w="694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1516" w:rsidRPr="003D2B80" w:rsidTr="00820623">
        <w:trPr>
          <w:trHeight w:val="284"/>
        </w:trPr>
        <w:tc>
          <w:tcPr>
            <w:tcW w:w="3811" w:type="dxa"/>
            <w:vAlign w:val="center"/>
          </w:tcPr>
          <w:p w:rsidR="00151516" w:rsidRPr="00820623" w:rsidRDefault="00151516" w:rsidP="00DD2D03">
            <w:pPr>
              <w:pStyle w:val="NoSpacing"/>
              <w:rPr>
                <w:rFonts w:ascii="Times New Roman" w:hAnsi="Times New Roman"/>
                <w:sz w:val="22"/>
                <w:szCs w:val="22"/>
              </w:rPr>
            </w:pPr>
            <w:r w:rsidRPr="00820623">
              <w:rPr>
                <w:rFonts w:ascii="Times New Roman" w:hAnsi="Times New Roman"/>
                <w:sz w:val="22"/>
                <w:szCs w:val="22"/>
              </w:rPr>
              <w:t>Patatesin kızarması</w:t>
            </w:r>
          </w:p>
        </w:tc>
        <w:tc>
          <w:tcPr>
            <w:tcW w:w="694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1516" w:rsidRPr="003D2B80" w:rsidTr="00820623">
        <w:trPr>
          <w:trHeight w:val="259"/>
        </w:trPr>
        <w:tc>
          <w:tcPr>
            <w:tcW w:w="3811" w:type="dxa"/>
            <w:vAlign w:val="center"/>
          </w:tcPr>
          <w:p w:rsidR="00151516" w:rsidRPr="00820623" w:rsidRDefault="00151516" w:rsidP="00DD2D03">
            <w:pPr>
              <w:pStyle w:val="NoSpacing"/>
              <w:rPr>
                <w:rFonts w:ascii="Times New Roman" w:hAnsi="Times New Roman"/>
                <w:sz w:val="22"/>
                <w:szCs w:val="22"/>
              </w:rPr>
            </w:pPr>
            <w:r w:rsidRPr="00820623">
              <w:rPr>
                <w:rFonts w:ascii="Times New Roman" w:hAnsi="Times New Roman"/>
                <w:sz w:val="22"/>
                <w:szCs w:val="22"/>
              </w:rPr>
              <w:t>Elmanın çürümesi</w:t>
            </w:r>
          </w:p>
        </w:tc>
        <w:tc>
          <w:tcPr>
            <w:tcW w:w="694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1516" w:rsidRPr="003D2B80" w:rsidTr="00820623">
        <w:trPr>
          <w:trHeight w:val="264"/>
        </w:trPr>
        <w:tc>
          <w:tcPr>
            <w:tcW w:w="3811" w:type="dxa"/>
            <w:vAlign w:val="center"/>
          </w:tcPr>
          <w:p w:rsidR="00151516" w:rsidRPr="00820623" w:rsidRDefault="00151516" w:rsidP="00DD2D03">
            <w:pPr>
              <w:pStyle w:val="NoSpacing"/>
              <w:rPr>
                <w:rFonts w:ascii="Times New Roman" w:hAnsi="Times New Roman"/>
                <w:sz w:val="22"/>
                <w:szCs w:val="22"/>
              </w:rPr>
            </w:pPr>
            <w:r w:rsidRPr="00820623">
              <w:rPr>
                <w:rFonts w:ascii="Times New Roman" w:hAnsi="Times New Roman"/>
                <w:sz w:val="22"/>
                <w:szCs w:val="22"/>
              </w:rPr>
              <w:t>Odunun kırılması</w:t>
            </w:r>
          </w:p>
        </w:tc>
        <w:tc>
          <w:tcPr>
            <w:tcW w:w="694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1516" w:rsidRPr="003D2B80" w:rsidTr="00820623">
        <w:trPr>
          <w:trHeight w:val="253"/>
        </w:trPr>
        <w:tc>
          <w:tcPr>
            <w:tcW w:w="3811" w:type="dxa"/>
            <w:vAlign w:val="center"/>
          </w:tcPr>
          <w:p w:rsidR="00151516" w:rsidRPr="00820623" w:rsidRDefault="00151516" w:rsidP="00DD2D03">
            <w:pPr>
              <w:pStyle w:val="NoSpacing"/>
              <w:rPr>
                <w:rFonts w:ascii="Times New Roman" w:hAnsi="Times New Roman"/>
                <w:sz w:val="22"/>
                <w:szCs w:val="22"/>
              </w:rPr>
            </w:pPr>
            <w:r w:rsidRPr="00820623">
              <w:rPr>
                <w:rFonts w:ascii="Times New Roman" w:hAnsi="Times New Roman"/>
                <w:sz w:val="22"/>
                <w:szCs w:val="22"/>
              </w:rPr>
              <w:t>Demirin paslanması</w:t>
            </w:r>
          </w:p>
        </w:tc>
        <w:tc>
          <w:tcPr>
            <w:tcW w:w="694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1516" w:rsidRPr="003D2B80" w:rsidTr="00820623">
        <w:trPr>
          <w:trHeight w:val="258"/>
        </w:trPr>
        <w:tc>
          <w:tcPr>
            <w:tcW w:w="3811" w:type="dxa"/>
            <w:vAlign w:val="center"/>
          </w:tcPr>
          <w:p w:rsidR="00151516" w:rsidRPr="00820623" w:rsidRDefault="00151516" w:rsidP="00DD2D03">
            <w:pPr>
              <w:pStyle w:val="NoSpacing"/>
              <w:rPr>
                <w:rFonts w:ascii="Times New Roman" w:hAnsi="Times New Roman"/>
                <w:sz w:val="22"/>
                <w:szCs w:val="22"/>
              </w:rPr>
            </w:pPr>
            <w:r w:rsidRPr="00820623">
              <w:rPr>
                <w:rFonts w:ascii="Times New Roman" w:hAnsi="Times New Roman"/>
                <w:sz w:val="22"/>
                <w:szCs w:val="22"/>
              </w:rPr>
              <w:t>Şekerin suda çözünmesi</w:t>
            </w:r>
          </w:p>
        </w:tc>
        <w:tc>
          <w:tcPr>
            <w:tcW w:w="694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1516" w:rsidRPr="003D2B80" w:rsidTr="00820623">
        <w:trPr>
          <w:trHeight w:val="261"/>
        </w:trPr>
        <w:tc>
          <w:tcPr>
            <w:tcW w:w="3811" w:type="dxa"/>
            <w:vAlign w:val="center"/>
          </w:tcPr>
          <w:p w:rsidR="00151516" w:rsidRPr="00820623" w:rsidRDefault="00151516" w:rsidP="00DD2D03">
            <w:pPr>
              <w:pStyle w:val="NoSpacing"/>
              <w:rPr>
                <w:rFonts w:ascii="Times New Roman" w:hAnsi="Times New Roman"/>
                <w:sz w:val="22"/>
                <w:szCs w:val="22"/>
              </w:rPr>
            </w:pPr>
            <w:r w:rsidRPr="00820623">
              <w:rPr>
                <w:rFonts w:ascii="Times New Roman" w:hAnsi="Times New Roman"/>
                <w:sz w:val="22"/>
                <w:szCs w:val="22"/>
              </w:rPr>
              <w:t>Kolonyanın buharlaşması</w:t>
            </w:r>
          </w:p>
        </w:tc>
        <w:tc>
          <w:tcPr>
            <w:tcW w:w="694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1516" w:rsidRPr="003D2B80" w:rsidTr="00820623">
        <w:trPr>
          <w:trHeight w:val="252"/>
        </w:trPr>
        <w:tc>
          <w:tcPr>
            <w:tcW w:w="3811" w:type="dxa"/>
            <w:vAlign w:val="center"/>
          </w:tcPr>
          <w:p w:rsidR="00151516" w:rsidRPr="00820623" w:rsidRDefault="00151516" w:rsidP="00DD2D03">
            <w:pPr>
              <w:pStyle w:val="NoSpacing"/>
              <w:rPr>
                <w:rFonts w:ascii="Times New Roman" w:hAnsi="Times New Roman"/>
                <w:sz w:val="22"/>
                <w:szCs w:val="22"/>
              </w:rPr>
            </w:pPr>
            <w:r w:rsidRPr="00820623">
              <w:rPr>
                <w:rFonts w:ascii="Times New Roman" w:hAnsi="Times New Roman"/>
                <w:sz w:val="22"/>
                <w:szCs w:val="22"/>
              </w:rPr>
              <w:t>Sütten yoğurt oluşması</w:t>
            </w:r>
          </w:p>
        </w:tc>
        <w:tc>
          <w:tcPr>
            <w:tcW w:w="694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1516" w:rsidRPr="003D2B80" w:rsidTr="00820623">
        <w:trPr>
          <w:trHeight w:val="255"/>
        </w:trPr>
        <w:tc>
          <w:tcPr>
            <w:tcW w:w="3811" w:type="dxa"/>
            <w:vAlign w:val="center"/>
          </w:tcPr>
          <w:p w:rsidR="00151516" w:rsidRPr="00820623" w:rsidRDefault="00151516" w:rsidP="00DD2D03">
            <w:pPr>
              <w:pStyle w:val="NoSpacing"/>
              <w:rPr>
                <w:rFonts w:ascii="Times New Roman" w:hAnsi="Times New Roman"/>
                <w:sz w:val="22"/>
                <w:szCs w:val="22"/>
              </w:rPr>
            </w:pPr>
            <w:r w:rsidRPr="00820623">
              <w:rPr>
                <w:rFonts w:ascii="Times New Roman" w:hAnsi="Times New Roman"/>
                <w:sz w:val="22"/>
                <w:szCs w:val="22"/>
              </w:rPr>
              <w:t>Hamurun mayalanması</w:t>
            </w:r>
          </w:p>
        </w:tc>
        <w:tc>
          <w:tcPr>
            <w:tcW w:w="694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1516" w:rsidRPr="003D2B80" w:rsidTr="00820623">
        <w:trPr>
          <w:trHeight w:val="246"/>
        </w:trPr>
        <w:tc>
          <w:tcPr>
            <w:tcW w:w="3811" w:type="dxa"/>
            <w:vAlign w:val="center"/>
          </w:tcPr>
          <w:p w:rsidR="00151516" w:rsidRPr="00820623" w:rsidRDefault="00151516" w:rsidP="00DD2D03">
            <w:pPr>
              <w:pStyle w:val="NoSpacing"/>
              <w:rPr>
                <w:rFonts w:ascii="Times New Roman" w:hAnsi="Times New Roman"/>
                <w:sz w:val="22"/>
                <w:szCs w:val="22"/>
              </w:rPr>
            </w:pPr>
            <w:r w:rsidRPr="00820623">
              <w:rPr>
                <w:rFonts w:ascii="Times New Roman" w:hAnsi="Times New Roman"/>
                <w:sz w:val="22"/>
                <w:szCs w:val="22"/>
              </w:rPr>
              <w:t>Yağmurun oluşması</w:t>
            </w:r>
          </w:p>
        </w:tc>
        <w:tc>
          <w:tcPr>
            <w:tcW w:w="694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151516" w:rsidRPr="006A56CC" w:rsidRDefault="00151516" w:rsidP="00DD2D03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51516" w:rsidRDefault="00151516" w:rsidP="000942D7">
      <w:pPr>
        <w:ind w:left="720"/>
        <w:jc w:val="both"/>
        <w:rPr>
          <w:bCs/>
          <w:sz w:val="10"/>
          <w:szCs w:val="20"/>
        </w:rPr>
      </w:pPr>
    </w:p>
    <w:p w:rsidR="00151516" w:rsidRDefault="00151516" w:rsidP="00EF3C55">
      <w:pPr>
        <w:ind w:left="-142"/>
        <w:rPr>
          <w:rFonts w:ascii="Arial" w:hAnsi="Arial" w:cs="Arial"/>
          <w:b/>
          <w:sz w:val="18"/>
          <w:szCs w:val="18"/>
        </w:rPr>
      </w:pPr>
      <w:r>
        <w:rPr>
          <w:noProof/>
        </w:rPr>
        <w:pict>
          <v:group id="_x0000_s1034" style="position:absolute;left:0;text-align:left;margin-left:0;margin-top:-.05pt;width:270.75pt;height:39.55pt;z-index:251648000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">
            <v:roundrect id="AutoShape 3" o:spid="_x0000_s1035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q15McA&#10;AADcAAAADwAAAGRycy9kb3ducmV2LnhtbESPT2vCQBTE74V+h+UVequbtME/0VVqi9iLiFEEb8/s&#10;MwnNvg3ZrYnfvisUehxm5jfMbNGbWlypdZVlBfEgAkGcW11xoeCwX72MQTiPrLG2TApu5GAxf3yY&#10;Yaptxzu6Zr4QAcIuRQWl900qpctLMugGtiEO3sW2Bn2QbSF1i12Am1q+RtFQGqw4LJTY0EdJ+Xf2&#10;YxTkn8coW5+S5Xnytuq3y/FoE3dnpZ6f+vcpCE+9/w//tb+0giRO4H4mHAE5/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7ateTHAAAA3AAAAA8AAAAAAAAAAAAAAAAAmAIAAGRy&#10;cy9kb3ducmV2LnhtbFBLBQYAAAAABAAEAPUAAACM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Pr="00F70A8A" w:rsidRDefault="00151516" w:rsidP="00762FDE">
                    <w:pPr>
                      <w:rPr>
                        <w:rFonts w:ascii="Comic Sans MS" w:hAnsi="Comic Sans MS"/>
                        <w:b/>
                        <w:bCs/>
                        <w:sz w:val="8"/>
                        <w:szCs w:val="18"/>
                      </w:rPr>
                    </w:pPr>
                  </w:p>
                  <w:p w:rsidR="00151516" w:rsidRPr="006C24E4" w:rsidRDefault="00151516" w:rsidP="00762FDE">
                    <w:pP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</w:pPr>
                    <w:r w:rsidRPr="008D7BE9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 xml:space="preserve">Aşağıda </w:t>
                    </w:r>
                    <w: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verilen cümlelerdeki boşlukları uygun kelimelerle doldurunuz.</w:t>
                    </w:r>
                  </w:p>
                </w:txbxContent>
              </v:textbox>
            </v:roundrect>
            <v:roundrect id="AutoShape 4" o:spid="_x0000_s1036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YQf8cA&#10;AADcAAAADwAAAGRycy9kb3ducmV2LnhtbESPQWvCQBSE7wX/w/IKvdVNWms1ukpVRC8iTYvg7Zl9&#10;TYLZtyG7mvjv3UKhx2FmvmGm885U4kqNKy0riPsRCOLM6pJzBd9f6+cRCOeRNVaWScGNHMxnvYcp&#10;Jtq2/EnX1OciQNglqKDwvk6kdFlBBl3f1sTB+7GNQR9kk0vdYBvgppIvUTSUBksOCwXWtCwoO6cX&#10;oyBbHaJ0cxwsTuPXdbdfjN53cXtS6umx+5iA8NT5//Bfe6sVDOI3+D0TjoC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WEH/HAAAA3AAAAA8AAAAAAAAAAAAAAAAAmAIAAGRy&#10;cy9kb3ducmV2LnhtbFBLBQYAAAAABAAEAPUAAACM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Pr="00A64C3C" w:rsidRDefault="00151516" w:rsidP="00762FDE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C</w:t>
                    </w:r>
                  </w:p>
                </w:txbxContent>
              </v:textbox>
            </v:roundrect>
            <v:roundrect id="AutoShape 5" o:spid="_x0000_s1037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SOCMYA&#10;AADcAAAADwAAAGRycy9kb3ducmV2LnhtbESPQWvCQBSE74X+h+UJvekmVtSmrqItohcR01Lo7Zl9&#10;JqHZtyG7mvjvXUHocZiZb5jZojOVuFDjSssK4kEEgjizuuRcwffXuj8F4TyyxsoyKbiSg8X8+WmG&#10;ibYtH+iS+lwECLsEFRTe14mULivIoBvYmjh4J9sY9EE2udQNtgFuKjmMorE0WHJYKLCmj4Kyv/Rs&#10;FGSfP1G6+R2tjm+v626/mk52cXtU6qXXLd9BeOr8f/jR3moFo3gM9zPhCM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SOCMYAAADc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Pr="00BE7F75" w:rsidRDefault="00151516" w:rsidP="00762FDE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  <w:t>10</w:t>
                    </w:r>
                  </w:p>
                  <w:p w:rsidR="00151516" w:rsidRPr="00654F77" w:rsidRDefault="00151516" w:rsidP="00762FDE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151516" w:rsidRDefault="00151516" w:rsidP="00EF3C55">
      <w:pPr>
        <w:ind w:left="-142"/>
        <w:rPr>
          <w:rFonts w:ascii="Arial" w:hAnsi="Arial" w:cs="Arial"/>
          <w:b/>
          <w:sz w:val="18"/>
          <w:szCs w:val="18"/>
        </w:rPr>
      </w:pPr>
    </w:p>
    <w:p w:rsidR="00151516" w:rsidRDefault="00151516" w:rsidP="00EF3C55">
      <w:pPr>
        <w:ind w:left="-142"/>
        <w:rPr>
          <w:rFonts w:ascii="Arial" w:hAnsi="Arial" w:cs="Arial"/>
          <w:b/>
          <w:sz w:val="18"/>
          <w:szCs w:val="18"/>
        </w:rPr>
      </w:pPr>
    </w:p>
    <w:p w:rsidR="00151516" w:rsidRDefault="00151516" w:rsidP="00EF3C55">
      <w:pPr>
        <w:ind w:left="-142"/>
        <w:rPr>
          <w:rFonts w:ascii="Arial" w:hAnsi="Arial" w:cs="Arial"/>
          <w:b/>
          <w:sz w:val="18"/>
          <w:szCs w:val="18"/>
        </w:rPr>
      </w:pPr>
    </w:p>
    <w:p w:rsidR="00151516" w:rsidRDefault="00151516" w:rsidP="00762FDE">
      <w:pPr>
        <w:jc w:val="center"/>
        <w:rPr>
          <w:rFonts w:ascii="Comic Sans MS" w:hAnsi="Comic Sans MS"/>
          <w:b/>
          <w:sz w:val="18"/>
          <w:szCs w:val="18"/>
        </w:rPr>
      </w:pPr>
      <w:r w:rsidRPr="00DD3FDB">
        <w:rPr>
          <w:rFonts w:ascii="Comic Sans MS" w:hAnsi="Comic Sans MS"/>
          <w:b/>
          <w:sz w:val="18"/>
          <w:szCs w:val="18"/>
        </w:rPr>
        <w:t>lenf sıvısı-kalp-damar- kan-atardamar-alyuvar-</w:t>
      </w:r>
      <w:r>
        <w:rPr>
          <w:rFonts w:ascii="Comic Sans MS" w:hAnsi="Comic Sans MS"/>
          <w:b/>
          <w:sz w:val="18"/>
          <w:szCs w:val="18"/>
        </w:rPr>
        <w:t>sağ karıncık</w:t>
      </w:r>
    </w:p>
    <w:p w:rsidR="00151516" w:rsidRPr="00762FDE" w:rsidRDefault="00151516" w:rsidP="00762FDE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lösemi-anjiyo-</w:t>
      </w:r>
      <w:r w:rsidRPr="00DD3FDB">
        <w:rPr>
          <w:rFonts w:ascii="Comic Sans MS" w:hAnsi="Comic Sans MS"/>
          <w:b/>
          <w:sz w:val="18"/>
          <w:szCs w:val="18"/>
        </w:rPr>
        <w:t>kan pulcuğu-akyuvarlar-dolaşım</w:t>
      </w:r>
      <w:r>
        <w:rPr>
          <w:rFonts w:ascii="Comic Sans MS" w:hAnsi="Comic Sans MS"/>
          <w:b/>
          <w:sz w:val="18"/>
          <w:szCs w:val="18"/>
        </w:rPr>
        <w:t>-sol karıncık</w:t>
      </w:r>
    </w:p>
    <w:p w:rsidR="00151516" w:rsidRPr="00467BF1" w:rsidRDefault="00151516" w:rsidP="00762FDE">
      <w:pPr>
        <w:rPr>
          <w:rFonts w:ascii="Comic Sans MS" w:hAnsi="Comic Sans MS"/>
          <w:sz w:val="18"/>
          <w:szCs w:val="18"/>
        </w:rPr>
      </w:pPr>
      <w:r w:rsidRPr="00467BF1">
        <w:rPr>
          <w:rFonts w:ascii="Comic Sans MS" w:hAnsi="Comic Sans MS"/>
          <w:sz w:val="18"/>
          <w:szCs w:val="18"/>
        </w:rPr>
        <w:t>1.………………......göğüs boşluğunda iki akciğer arasında bulunur.</w:t>
      </w:r>
    </w:p>
    <w:p w:rsidR="00151516" w:rsidRPr="00467BF1" w:rsidRDefault="00151516" w:rsidP="00762FDE">
      <w:pPr>
        <w:rPr>
          <w:rFonts w:ascii="Comic Sans MS" w:hAnsi="Comic Sans MS"/>
          <w:sz w:val="18"/>
          <w:szCs w:val="18"/>
        </w:rPr>
      </w:pPr>
      <w:r w:rsidRPr="00467BF1">
        <w:rPr>
          <w:rFonts w:ascii="Comic Sans MS" w:hAnsi="Comic Sans MS"/>
          <w:sz w:val="18"/>
          <w:szCs w:val="18"/>
        </w:rPr>
        <w:t>2.Kal</w:t>
      </w:r>
      <w:r>
        <w:rPr>
          <w:rFonts w:ascii="Comic Sans MS" w:hAnsi="Comic Sans MS"/>
          <w:sz w:val="18"/>
          <w:szCs w:val="18"/>
        </w:rPr>
        <w:t>bin pompaladığı kanı bütün vücuda</w:t>
      </w:r>
      <w:r w:rsidRPr="00467BF1">
        <w:rPr>
          <w:rFonts w:ascii="Comic Sans MS" w:hAnsi="Comic Sans MS"/>
          <w:sz w:val="18"/>
          <w:szCs w:val="18"/>
        </w:rPr>
        <w:t xml:space="preserve"> taşıyan damarlara ………………</w:t>
      </w:r>
      <w:r>
        <w:rPr>
          <w:rFonts w:ascii="Comic Sans MS" w:hAnsi="Comic Sans MS"/>
          <w:sz w:val="18"/>
          <w:szCs w:val="18"/>
        </w:rPr>
        <w:t>……………</w:t>
      </w:r>
      <w:r w:rsidRPr="00467BF1">
        <w:rPr>
          <w:rFonts w:ascii="Comic Sans MS" w:hAnsi="Comic Sans MS"/>
          <w:sz w:val="18"/>
          <w:szCs w:val="18"/>
        </w:rPr>
        <w:t>….……..adı verilir.</w:t>
      </w:r>
    </w:p>
    <w:p w:rsidR="00151516" w:rsidRPr="00467BF1" w:rsidRDefault="00151516" w:rsidP="00762FDE">
      <w:pPr>
        <w:rPr>
          <w:rFonts w:ascii="Comic Sans MS" w:hAnsi="Comic Sans MS"/>
          <w:sz w:val="18"/>
          <w:szCs w:val="18"/>
        </w:rPr>
      </w:pPr>
      <w:r w:rsidRPr="00467BF1">
        <w:rPr>
          <w:rFonts w:ascii="Comic Sans MS" w:hAnsi="Comic Sans MS"/>
          <w:sz w:val="18"/>
          <w:szCs w:val="18"/>
        </w:rPr>
        <w:t>3.</w:t>
      </w:r>
      <w:r>
        <w:rPr>
          <w:rFonts w:ascii="Comic Sans MS" w:hAnsi="Comic Sans MS"/>
          <w:sz w:val="18"/>
          <w:szCs w:val="18"/>
        </w:rPr>
        <w:t>Büyük dolaşım kalbin………………………………………………….başlar.</w:t>
      </w:r>
    </w:p>
    <w:p w:rsidR="00151516" w:rsidRPr="00467BF1" w:rsidRDefault="00151516" w:rsidP="00762FDE">
      <w:pPr>
        <w:rPr>
          <w:rFonts w:ascii="Comic Sans MS" w:hAnsi="Comic Sans MS"/>
          <w:sz w:val="18"/>
          <w:szCs w:val="18"/>
        </w:rPr>
      </w:pPr>
      <w:r w:rsidRPr="00467BF1">
        <w:rPr>
          <w:rFonts w:ascii="Comic Sans MS" w:hAnsi="Comic Sans MS"/>
          <w:sz w:val="18"/>
          <w:szCs w:val="18"/>
        </w:rPr>
        <w:t>4.Lenf damarları içindeki akıcı maddeye …………</w:t>
      </w:r>
      <w:r>
        <w:rPr>
          <w:rFonts w:ascii="Comic Sans MS" w:hAnsi="Comic Sans MS"/>
          <w:sz w:val="18"/>
          <w:szCs w:val="18"/>
        </w:rPr>
        <w:t>……………………</w:t>
      </w:r>
      <w:r w:rsidRPr="00467BF1">
        <w:rPr>
          <w:rFonts w:ascii="Comic Sans MS" w:hAnsi="Comic Sans MS"/>
          <w:sz w:val="18"/>
          <w:szCs w:val="18"/>
        </w:rPr>
        <w:t>……………….adı verilir.</w:t>
      </w:r>
    </w:p>
    <w:p w:rsidR="00151516" w:rsidRPr="00467BF1" w:rsidRDefault="00151516" w:rsidP="00762FDE">
      <w:pPr>
        <w:rPr>
          <w:rFonts w:ascii="Comic Sans MS" w:hAnsi="Comic Sans MS"/>
          <w:sz w:val="18"/>
          <w:szCs w:val="18"/>
        </w:rPr>
      </w:pPr>
      <w:r w:rsidRPr="00467BF1">
        <w:rPr>
          <w:rFonts w:ascii="Comic Sans MS" w:hAnsi="Comic Sans MS"/>
          <w:sz w:val="18"/>
          <w:szCs w:val="18"/>
        </w:rPr>
        <w:t>5.Kan…………</w:t>
      </w:r>
      <w:r>
        <w:rPr>
          <w:rFonts w:ascii="Comic Sans MS" w:hAnsi="Comic Sans MS"/>
          <w:sz w:val="18"/>
          <w:szCs w:val="18"/>
        </w:rPr>
        <w:t>…</w:t>
      </w:r>
      <w:r w:rsidRPr="00467BF1">
        <w:rPr>
          <w:rFonts w:ascii="Comic Sans MS" w:hAnsi="Comic Sans MS"/>
          <w:sz w:val="18"/>
          <w:szCs w:val="18"/>
        </w:rPr>
        <w:t>.….ların oluşturduğu kapalı bir sistem içinde dolaşır.</w:t>
      </w:r>
    </w:p>
    <w:p w:rsidR="00151516" w:rsidRPr="00467BF1" w:rsidRDefault="00151516" w:rsidP="00762FDE">
      <w:pPr>
        <w:rPr>
          <w:rFonts w:ascii="Comic Sans MS" w:hAnsi="Comic Sans MS"/>
          <w:sz w:val="18"/>
          <w:szCs w:val="18"/>
        </w:rPr>
      </w:pPr>
      <w:r w:rsidRPr="00467BF1">
        <w:rPr>
          <w:rFonts w:ascii="Comic Sans MS" w:hAnsi="Comic Sans MS"/>
          <w:sz w:val="18"/>
          <w:szCs w:val="18"/>
        </w:rPr>
        <w:t>6.Vücudumuzdaki ……………………………………………sistemin</w:t>
      </w:r>
      <w:r>
        <w:rPr>
          <w:rFonts w:ascii="Comic Sans MS" w:hAnsi="Comic Sans MS"/>
          <w:sz w:val="18"/>
          <w:szCs w:val="18"/>
        </w:rPr>
        <w:t>in</w:t>
      </w:r>
      <w:r w:rsidRPr="00467BF1">
        <w:rPr>
          <w:rFonts w:ascii="Comic Sans MS" w:hAnsi="Comic Sans MS"/>
          <w:sz w:val="18"/>
          <w:szCs w:val="18"/>
        </w:rPr>
        <w:t xml:space="preserve"> yapısında damarlar kalp ve kan vardır.</w:t>
      </w:r>
    </w:p>
    <w:p w:rsidR="00151516" w:rsidRPr="00467BF1" w:rsidRDefault="00151516" w:rsidP="00762FDE">
      <w:pPr>
        <w:rPr>
          <w:rFonts w:ascii="Comic Sans MS" w:hAnsi="Comic Sans MS"/>
          <w:sz w:val="18"/>
          <w:szCs w:val="18"/>
        </w:rPr>
      </w:pPr>
      <w:r w:rsidRPr="00467BF1">
        <w:rPr>
          <w:rFonts w:ascii="Comic Sans MS" w:hAnsi="Comic Sans MS"/>
          <w:sz w:val="18"/>
          <w:szCs w:val="18"/>
        </w:rPr>
        <w:t>7…………………………….vücut hücreleri ile akciğer arasında oksijen ve karbondioksit gazlarının taşınmasını sağlayan kan hücresidir.</w:t>
      </w:r>
    </w:p>
    <w:p w:rsidR="00151516" w:rsidRPr="00467BF1" w:rsidRDefault="00151516" w:rsidP="00762FDE">
      <w:pPr>
        <w:rPr>
          <w:rFonts w:ascii="Comic Sans MS" w:hAnsi="Comic Sans MS"/>
          <w:sz w:val="18"/>
          <w:szCs w:val="18"/>
        </w:rPr>
      </w:pPr>
      <w:r w:rsidRPr="00467BF1">
        <w:rPr>
          <w:rFonts w:ascii="Comic Sans MS" w:hAnsi="Comic Sans MS"/>
          <w:sz w:val="18"/>
          <w:szCs w:val="18"/>
        </w:rPr>
        <w:t>8.Zararlı mikroorganizmalara karşı vücudumuzu ……………………</w:t>
      </w:r>
      <w:r>
        <w:rPr>
          <w:rFonts w:ascii="Comic Sans MS" w:hAnsi="Comic Sans MS"/>
          <w:sz w:val="18"/>
          <w:szCs w:val="18"/>
        </w:rPr>
        <w:t>………………………….</w:t>
      </w:r>
      <w:r w:rsidRPr="00467BF1">
        <w:rPr>
          <w:rFonts w:ascii="Comic Sans MS" w:hAnsi="Comic Sans MS"/>
          <w:sz w:val="18"/>
          <w:szCs w:val="18"/>
        </w:rPr>
        <w:t>.korur.</w:t>
      </w:r>
    </w:p>
    <w:p w:rsidR="00151516" w:rsidRDefault="00151516" w:rsidP="00762FD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9…………………………………………….bir yaralanma durumunda kanın pıhtılaşarak kanamanın durmasını sağlar.</w:t>
      </w:r>
    </w:p>
    <w:p w:rsidR="00151516" w:rsidRDefault="00151516" w:rsidP="00762FD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10. Damar tıkanıklığının görüntülenmesi için yapılan tıbbi işleme………………………….denir.</w:t>
      </w:r>
    </w:p>
    <w:p w:rsidR="00151516" w:rsidRDefault="00151516" w:rsidP="00EF3C55">
      <w:pPr>
        <w:ind w:left="-142"/>
        <w:rPr>
          <w:rFonts w:ascii="Arial" w:hAnsi="Arial" w:cs="Arial"/>
          <w:b/>
          <w:sz w:val="18"/>
          <w:szCs w:val="18"/>
        </w:rPr>
      </w:pP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  <w:r>
        <w:rPr>
          <w:noProof/>
        </w:rPr>
        <w:pict>
          <v:group id="_x0000_s1038" style="position:absolute;left:0;text-align:left;margin-left:7.35pt;margin-top:2.45pt;width:263.55pt;height:38.1pt;z-index:251650048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">
            <v:roundrect id="AutoShape 7" o:spid="_x0000_s1039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NCtscA&#10;AADcAAAADwAAAGRycy9kb3ducmV2LnhtbESPQWvCQBSE70L/w/IK3nRjFBtTV6ktYi+lNIrQ2zP7&#10;moRm34bs1sR/3xUEj8PMfMMs172pxZlaV1lWMBlHIIhzqysuFBz221ECwnlkjbVlUnAhB+vVw2CJ&#10;qbYdf9E584UIEHYpKii9b1IpXV6SQTe2DXHwfmxr0AfZFlK32AW4qWUcRXNpsOKwUGJDryXlv9mf&#10;UZC/HaNs9z3bnBbTbf+5SZ4+Jt1JqeFj//IMwlPv7+Fb+10rmMUxXM+EIyB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TQrbHAAAA3AAAAA8AAAAAAAAAAAAAAAAAmAIAAGRy&#10;cy9kb3ducmV2LnhtbFBLBQYAAAAABAAEAPUAAACM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Default="00151516" w:rsidP="008F0B90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151516" w:rsidRPr="00624906" w:rsidRDefault="00151516" w:rsidP="008F0B90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151516" w:rsidRPr="00624906" w:rsidRDefault="00151516" w:rsidP="008F0B90">
                    <w:pPr>
                      <w:rPr>
                        <w:szCs w:val="19"/>
                      </w:rPr>
                    </w:pPr>
                    <w:r w:rsidRPr="008F0B90">
                      <w:rPr>
                        <w:rFonts w:ascii="Comic Sans MS" w:hAnsi="Comic Sans MS"/>
                        <w:b/>
                        <w:bCs/>
                        <w:sz w:val="15"/>
                        <w:szCs w:val="15"/>
                      </w:rPr>
                      <w:t>Aşağıdaki cisimler üzerine etki eden net kuvveti ve yönünü (a veya b) kutu içine yazınız</w:t>
                    </w:r>
                  </w:p>
                </w:txbxContent>
              </v:textbox>
            </v:roundrect>
            <v:roundrect id="AutoShape 8" o:spid="_x0000_s1040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/nLccA&#10;AADcAAAADwAAAGRycy9kb3ducmV2LnhtbESPQWvCQBSE74L/YXlCb7oxSmuja9AWaS9SmhbB2zP7&#10;TILZtyG7Nem/7xYEj8PMfMOs0t7U4kqtqywrmE4iEMS51RUXCr6/duMFCOeRNdaWScEvOUjXw8EK&#10;E207/qRr5gsRIOwSVFB63yRSurwkg25iG+LgnW1r0AfZFlK32AW4qWUcRY/SYMVhocSGXkrKL9mP&#10;UZC/HqLs7Tjfnp5nu/5ju3jaT7uTUg+jfrME4an39/Ct/a4VzOMZ/J8JR0Cu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f5y3HAAAA3AAAAA8AAAAAAAAAAAAAAAAAmAIAAGRy&#10;cy9kb3ducmV2LnhtbFBLBQYAAAAABAAEAPUAAACM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Pr="00624906" w:rsidRDefault="00151516" w:rsidP="008F0B90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151516" w:rsidRPr="00A64C3C" w:rsidRDefault="00151516" w:rsidP="008F0B90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D</w:t>
                    </w:r>
                  </w:p>
                </w:txbxContent>
              </v:textbox>
            </v:roundrect>
            <v:roundrect id="AutoShape 9" o:spid="_x0000_s1041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/WccA&#10;AADcAAAADwAAAGRycy9kb3ducmV2LnhtbESPT2vCQBTE7wW/w/IK3upGDTaNruIfpL2INC0Fb8/s&#10;axLMvg3Z1aTfvisUehxm5jfMYtWbWtyodZVlBeNRBII4t7riQsHnx/4pAeE8ssbaMin4IQer5eBh&#10;gam2Hb/TLfOFCBB2KSoovW9SKV1ekkE3sg1x8L5ta9AH2RZSt9gFuKnlJIpm0mDFYaHEhrYl5Zfs&#10;ahTku68oez3Fm/PLdN8fN8nzYdydlRo+9us5CE+9/w//td+0gngSw/1MOAJy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C2f1nHAAAA3AAAAA8AAAAAAAAAAAAAAAAAmAIAAGRy&#10;cy9kb3ducmV2LnhtbFBLBQYAAAAABAAEAPUAAACM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Default="00151516" w:rsidP="008F0B90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8</w:t>
                    </w:r>
                  </w:p>
                  <w:p w:rsidR="00151516" w:rsidRPr="00654F77" w:rsidRDefault="00151516" w:rsidP="008F0B90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P.</w:t>
                    </w:r>
                  </w:p>
                </w:txbxContent>
              </v:textbox>
            </v:roundrect>
          </v:group>
        </w:pict>
      </w: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19" o:spid="_x0000_s1042" type="#_x0000_t75" style="position:absolute;left:0;text-align:left;margin-left:19.6pt;margin-top:12.9pt;width:241.45pt;height:141pt;z-index:251649024;visibility:visible">
            <v:imagedata r:id="rId7" o:title=""/>
            <w10:wrap type="square"/>
          </v:shape>
        </w:pict>
      </w: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  <w:r>
        <w:rPr>
          <w:noProof/>
        </w:rPr>
        <w:pict>
          <v:group id="_x0000_s1043" style="position:absolute;left:0;text-align:left;margin-left:282pt;margin-top:146.1pt;width:264.6pt;height:48.5pt;z-index:251651072;mso-position-horizontal-relative:margin" coordorigin="535,2573" coordsize="5283,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">
            <v:roundrect id="AutoShape 3" o:spid="_x0000_s1044" style="position:absolute;left:1045;top:2573;width:4140;height:73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hEtccA&#10;AADcAAAADwAAAGRycy9kb3ducmV2LnhtbESPT2vCQBTE74LfYXlCb7rxD9ZGV6kWqRcpTYvg7Zl9&#10;JqHZtyG7NfHbu4LgcZiZ3zCLVWtKcaHaFZYVDAcRCOLU6oIzBb8/2/4MhPPIGkvLpOBKDlbLbmeB&#10;sbYNf9Ml8ZkIEHYxKsi9r2IpXZqTQTewFXHwzrY26IOsM6lrbALclHIURVNpsOCwkGNFm5zSv+Tf&#10;KEg/DlHyeZysT2/jbfu1nr3uh81JqZde+z4H4an1z/CjvdMKJqMp3M+EIyC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8oRLXHAAAA3AAAAA8AAAAAAAAAAAAAAAAAmAIAAGRy&#10;cy9kb3ducmV2LnhtbFBLBQYAAAAABAAEAPUAAACM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Pr="00F70A8A" w:rsidRDefault="00151516" w:rsidP="00F93BC4">
                    <w:pPr>
                      <w:rPr>
                        <w:rFonts w:ascii="Comic Sans MS" w:hAnsi="Comic Sans MS"/>
                        <w:b/>
                        <w:bCs/>
                        <w:sz w:val="8"/>
                        <w:szCs w:val="18"/>
                      </w:rPr>
                    </w:pPr>
                  </w:p>
                  <w:p w:rsidR="00151516" w:rsidRPr="006C24E4" w:rsidRDefault="00151516" w:rsidP="00F93BC4">
                    <w:pP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</w:pPr>
                    <w:r w:rsidRPr="008D7BE9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Aşağıda</w:t>
                    </w:r>
                    <w: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 xml:space="preserve">verilen bilgilere göre hareketlinin yol-zaman ve sürat-zaman grafiklerini çiziniz </w:t>
                    </w:r>
                  </w:p>
                </w:txbxContent>
              </v:textbox>
            </v:roundrect>
            <v:roundrect id="AutoShape 4" o:spid="_x0000_s1045" style="position:absolute;left:535;top:2687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ThLscA&#10;AADcAAAADwAAAGRycy9kb3ducmV2LnhtbESPT2vCQBTE74LfYXlCb7rxD2qjq1SL1IuUpkXw9sw+&#10;k9Ds25DdmvjtXUHocZiZ3zDLdWtKcaXaFZYVDAcRCOLU6oIzBT/fu/4chPPIGkvLpOBGDtarbmeJ&#10;sbYNf9E18ZkIEHYxKsi9r2IpXZqTQTewFXHwLrY26IOsM6lrbALclHIURVNpsOCwkGNF25zS3+TP&#10;KEjfj1HycZpszq/jXfu5mc8Ow+as1EuvfVuA8NT6//CzvdcKJqMZPM6EI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k4S7HAAAA3AAAAA8AAAAAAAAAAAAAAAAAmAIAAGRy&#10;cy9kb3ducmV2LnhtbFBLBQYAAAAABAAEAPUAAACM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Pr="00A64C3C" w:rsidRDefault="00151516" w:rsidP="00F93BC4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E</w:t>
                    </w:r>
                  </w:p>
                </w:txbxContent>
              </v:textbox>
            </v:roundrect>
            <v:roundrect id="AutoShape 5" o:spid="_x0000_s1046" style="position:absolute;left:5260;top:2709;width:55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t1XMQA&#10;AADcAAAADwAAAGRycy9kb3ducmV2LnhtbERPTWvCQBC9F/oflil4002saEyzSq1IvYg0lUJvY3aa&#10;hGZnQ3Zr4r93D0KPj/edrQfTiAt1rrasIJ5EIIgLq2suFZw+d+MEhPPIGhvLpOBKDtarx4cMU217&#10;/qBL7ksRQtilqKDyvk2ldEVFBt3EtsSB+7GdQR9gV0rdYR/CTSOnUTSXBmsODRW29FZR8Zv/GQXF&#10;9ivK379nm/PyeTccN8niEPdnpUZPw+sLCE+D/xff3XutYDYNa8OZc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7dVzEAAAA3A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Pr="00BE7F75" w:rsidRDefault="00151516" w:rsidP="00F93BC4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  <w:t>12</w:t>
                    </w:r>
                  </w:p>
                  <w:p w:rsidR="00151516" w:rsidRPr="00654F77" w:rsidRDefault="00151516" w:rsidP="00F93BC4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  <w10:wrap anchorx="margin"/>
          </v:group>
        </w:pict>
      </w: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tbl>
      <w:tblPr>
        <w:tblpPr w:leftFromText="141" w:rightFromText="141" w:vertAnchor="text" w:horzAnchor="margin" w:tblpXSpec="right" w:tblpY="9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3"/>
        <w:gridCol w:w="844"/>
        <w:gridCol w:w="844"/>
        <w:gridCol w:w="844"/>
        <w:gridCol w:w="844"/>
        <w:gridCol w:w="743"/>
      </w:tblGrid>
      <w:tr w:rsidR="00151516" w:rsidTr="00092EE2">
        <w:trPr>
          <w:trHeight w:val="322"/>
        </w:trPr>
        <w:tc>
          <w:tcPr>
            <w:tcW w:w="1203" w:type="dxa"/>
          </w:tcPr>
          <w:p w:rsidR="00151516" w:rsidRPr="00092EE2" w:rsidRDefault="00151516" w:rsidP="00092EE2">
            <w:pPr>
              <w:jc w:val="center"/>
              <w:rPr>
                <w:b/>
              </w:rPr>
            </w:pPr>
            <w:r w:rsidRPr="00092EE2">
              <w:rPr>
                <w:b/>
              </w:rPr>
              <w:t>Yol(m)</w:t>
            </w:r>
          </w:p>
        </w:tc>
        <w:tc>
          <w:tcPr>
            <w:tcW w:w="844" w:type="dxa"/>
          </w:tcPr>
          <w:p w:rsidR="00151516" w:rsidRPr="00092EE2" w:rsidRDefault="00151516" w:rsidP="00092EE2">
            <w:pPr>
              <w:jc w:val="center"/>
              <w:rPr>
                <w:b/>
              </w:rPr>
            </w:pPr>
            <w:r w:rsidRPr="00092EE2">
              <w:rPr>
                <w:b/>
              </w:rPr>
              <w:t>100</w:t>
            </w:r>
          </w:p>
        </w:tc>
        <w:tc>
          <w:tcPr>
            <w:tcW w:w="844" w:type="dxa"/>
          </w:tcPr>
          <w:p w:rsidR="00151516" w:rsidRPr="00092EE2" w:rsidRDefault="00151516" w:rsidP="00092EE2">
            <w:pPr>
              <w:jc w:val="center"/>
              <w:rPr>
                <w:b/>
              </w:rPr>
            </w:pPr>
            <w:r w:rsidRPr="00092EE2">
              <w:rPr>
                <w:b/>
              </w:rPr>
              <w:t>200</w:t>
            </w:r>
          </w:p>
        </w:tc>
        <w:tc>
          <w:tcPr>
            <w:tcW w:w="844" w:type="dxa"/>
          </w:tcPr>
          <w:p w:rsidR="00151516" w:rsidRPr="00092EE2" w:rsidRDefault="00151516" w:rsidP="00092EE2">
            <w:pPr>
              <w:jc w:val="center"/>
              <w:rPr>
                <w:b/>
              </w:rPr>
            </w:pPr>
            <w:r w:rsidRPr="00092EE2">
              <w:rPr>
                <w:b/>
              </w:rPr>
              <w:t>300</w:t>
            </w:r>
          </w:p>
        </w:tc>
        <w:tc>
          <w:tcPr>
            <w:tcW w:w="844" w:type="dxa"/>
          </w:tcPr>
          <w:p w:rsidR="00151516" w:rsidRPr="00092EE2" w:rsidRDefault="00151516" w:rsidP="00092EE2">
            <w:pPr>
              <w:jc w:val="center"/>
              <w:rPr>
                <w:b/>
              </w:rPr>
            </w:pPr>
            <w:r w:rsidRPr="00092EE2">
              <w:rPr>
                <w:b/>
              </w:rPr>
              <w:t>400</w:t>
            </w:r>
          </w:p>
        </w:tc>
        <w:tc>
          <w:tcPr>
            <w:tcW w:w="743" w:type="dxa"/>
          </w:tcPr>
          <w:p w:rsidR="00151516" w:rsidRPr="00092EE2" w:rsidRDefault="00151516" w:rsidP="00092EE2">
            <w:pPr>
              <w:jc w:val="center"/>
              <w:rPr>
                <w:b/>
              </w:rPr>
            </w:pPr>
            <w:r w:rsidRPr="00092EE2">
              <w:rPr>
                <w:b/>
              </w:rPr>
              <w:t>500</w:t>
            </w:r>
          </w:p>
        </w:tc>
      </w:tr>
      <w:tr w:rsidR="00151516" w:rsidTr="00092EE2">
        <w:trPr>
          <w:trHeight w:val="362"/>
        </w:trPr>
        <w:tc>
          <w:tcPr>
            <w:tcW w:w="1203" w:type="dxa"/>
          </w:tcPr>
          <w:p w:rsidR="00151516" w:rsidRPr="00092EE2" w:rsidRDefault="00151516" w:rsidP="00092EE2">
            <w:pPr>
              <w:jc w:val="center"/>
              <w:rPr>
                <w:b/>
              </w:rPr>
            </w:pPr>
            <w:r w:rsidRPr="00092EE2">
              <w:rPr>
                <w:b/>
              </w:rPr>
              <w:t>Zaman(s)</w:t>
            </w:r>
          </w:p>
        </w:tc>
        <w:tc>
          <w:tcPr>
            <w:tcW w:w="844" w:type="dxa"/>
          </w:tcPr>
          <w:p w:rsidR="00151516" w:rsidRPr="00092EE2" w:rsidRDefault="00151516" w:rsidP="00092EE2">
            <w:pPr>
              <w:jc w:val="center"/>
              <w:rPr>
                <w:b/>
              </w:rPr>
            </w:pPr>
            <w:r w:rsidRPr="00092EE2">
              <w:rPr>
                <w:b/>
              </w:rPr>
              <w:t>20</w:t>
            </w:r>
          </w:p>
        </w:tc>
        <w:tc>
          <w:tcPr>
            <w:tcW w:w="844" w:type="dxa"/>
          </w:tcPr>
          <w:p w:rsidR="00151516" w:rsidRPr="00092EE2" w:rsidRDefault="00151516" w:rsidP="00092EE2">
            <w:pPr>
              <w:jc w:val="center"/>
              <w:rPr>
                <w:b/>
              </w:rPr>
            </w:pPr>
            <w:r w:rsidRPr="00092EE2">
              <w:rPr>
                <w:b/>
              </w:rPr>
              <w:t>40</w:t>
            </w:r>
          </w:p>
        </w:tc>
        <w:tc>
          <w:tcPr>
            <w:tcW w:w="844" w:type="dxa"/>
          </w:tcPr>
          <w:p w:rsidR="00151516" w:rsidRPr="00092EE2" w:rsidRDefault="00151516" w:rsidP="00092EE2">
            <w:pPr>
              <w:jc w:val="center"/>
              <w:rPr>
                <w:b/>
              </w:rPr>
            </w:pPr>
            <w:r w:rsidRPr="00092EE2">
              <w:rPr>
                <w:b/>
              </w:rPr>
              <w:t>60</w:t>
            </w:r>
          </w:p>
        </w:tc>
        <w:tc>
          <w:tcPr>
            <w:tcW w:w="844" w:type="dxa"/>
          </w:tcPr>
          <w:p w:rsidR="00151516" w:rsidRPr="00092EE2" w:rsidRDefault="00151516" w:rsidP="00092EE2">
            <w:pPr>
              <w:jc w:val="center"/>
              <w:rPr>
                <w:b/>
              </w:rPr>
            </w:pPr>
            <w:r w:rsidRPr="00092EE2">
              <w:rPr>
                <w:b/>
              </w:rPr>
              <w:t>80</w:t>
            </w:r>
          </w:p>
        </w:tc>
        <w:tc>
          <w:tcPr>
            <w:tcW w:w="743" w:type="dxa"/>
          </w:tcPr>
          <w:p w:rsidR="00151516" w:rsidRPr="00092EE2" w:rsidRDefault="00151516" w:rsidP="00092EE2">
            <w:pPr>
              <w:jc w:val="center"/>
              <w:rPr>
                <w:b/>
              </w:rPr>
            </w:pPr>
            <w:r w:rsidRPr="00092EE2">
              <w:rPr>
                <w:b/>
              </w:rPr>
              <w:t>100</w:t>
            </w:r>
          </w:p>
        </w:tc>
      </w:tr>
    </w:tbl>
    <w:p w:rsidR="00151516" w:rsidRDefault="00151516" w:rsidP="00F93BC4">
      <w:pPr>
        <w:jc w:val="both"/>
        <w:rPr>
          <w:bCs/>
          <w:sz w:val="20"/>
          <w:szCs w:val="20"/>
        </w:rPr>
      </w:pPr>
    </w:p>
    <w:p w:rsidR="00151516" w:rsidRPr="000F4C02" w:rsidRDefault="00151516" w:rsidP="00F93BC4">
      <w:pPr>
        <w:rPr>
          <w:rFonts w:ascii="Calibri" w:hAnsi="Calibri"/>
          <w:b/>
          <w:sz w:val="22"/>
          <w:szCs w:val="22"/>
          <w:lang w:eastAsia="en-US"/>
        </w:rPr>
      </w:pPr>
      <w:r>
        <w:rPr>
          <w:noProof/>
        </w:rPr>
        <w:pict>
          <v:group id="Grup 39" o:spid="_x0000_s1047" style="position:absolute;margin-left:47.75pt;margin-top:8.05pt;width:174.15pt;height:176.65pt;z-index:251653120" coordsize="22115,22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7" o:spid="_x0000_s1048" type="#_x0000_t32" style="position:absolute;width:106;height:22434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qNIcUAAADbAAAADwAAAGRycy9kb3ducmV2LnhtbESPS4vCQBCE78L+h6EXvOlExQfRURYf&#10;IKyy+Lh4azJtEjfTEzKjyf57RxD2WFTVV9Rs0ZhCPKhyuWUFvW4EgjixOudUwfm06UxAOI+ssbBM&#10;Cv7IwWL+0ZphrG3NB3ocfSoChF2MCjLvy1hKl2Rk0HVtSRy8q60M+iCrVOoK6wA3hexH0UgazDks&#10;ZFjSMqPk93g3Ci7NarWT+9NgPdzftpfvn8lyXDul2p/N1xSEp8b/h9/trVYwGMPrS/gBcv4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qNIcUAAADbAAAADwAAAAAAAAAA&#10;AAAAAAChAgAAZHJzL2Rvd25yZXYueG1sUEsFBgAAAAAEAAQA+QAAAJMDAAAAAA==&#10;" strokecolor="windowText" strokeweight="2.25pt">
              <v:stroke endarrow="block"/>
            </v:shape>
            <v:shape id="Düz Ok Bağlayıcısı 38" o:spid="_x0000_s1049" type="#_x0000_t32" style="position:absolute;left:318;top:22434;width:21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Hslr4AAADbAAAADwAAAGRycy9kb3ducmV2LnhtbERPy4rCMBTdD/gP4QruxtQRRapRtKC4&#10;Enyur821LTY3Jclo/XuzEFweznu2aE0tHuR8ZVnBoJ+AIM6trrhQcDqufycgfEDWWFsmBS/ysJh3&#10;fmaYavvkPT0OoRAxhH2KCsoQmlRKn5dk0PdtQxy5m3UGQ4SukNrhM4abWv4lyVgarDg2lNhQVlJ+&#10;P/wbBdl+JXfnzXVNg4tZ3k87Z7PRValet11OQQRqw1f8cW+1gmEcG7/EHyDn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aweyWvgAAANsAAAAPAAAAAAAAAAAAAAAAAKEC&#10;AABkcnMvZG93bnJldi54bWxQSwUGAAAAAAQABAD5AAAAjAMAAAAA&#10;" strokecolor="windowText" strokeweight="2.25pt">
              <v:stroke endarrow="block"/>
            </v:shape>
          </v:group>
        </w:pict>
      </w:r>
      <w:r w:rsidRPr="000F4C02">
        <w:rPr>
          <w:rFonts w:ascii="Calibri" w:hAnsi="Calibri"/>
          <w:b/>
          <w:sz w:val="22"/>
          <w:szCs w:val="22"/>
          <w:lang w:eastAsia="en-US"/>
        </w:rPr>
        <w:t>Yol(m)</w:t>
      </w:r>
    </w:p>
    <w:p w:rsidR="00151516" w:rsidRPr="000F4C02" w:rsidRDefault="00151516" w:rsidP="00F93BC4">
      <w:pPr>
        <w:rPr>
          <w:rFonts w:ascii="Calibri" w:hAnsi="Calibri"/>
          <w:sz w:val="22"/>
          <w:szCs w:val="22"/>
          <w:lang w:eastAsia="en-US"/>
        </w:rPr>
      </w:pPr>
      <w:r>
        <w:rPr>
          <w:noProof/>
        </w:rPr>
        <w:pict>
          <v:shape id="Resim 429" o:spid="_x0000_s1050" type="#_x0000_t75" style="position:absolute;margin-left:49.15pt;margin-top:1.35pt;width:169.45pt;height:168.5pt;z-index:-251664384;visibility:visible" wrapcoords="-96 0 -96 21504 21600 21504 21600 0 -96 0">
            <v:imagedata r:id="rId8" o:title=""/>
            <w10:wrap type="through"/>
          </v:shape>
        </w:pict>
      </w:r>
    </w:p>
    <w:p w:rsidR="00151516" w:rsidRPr="000F4C02" w:rsidRDefault="00151516" w:rsidP="00F93BC4">
      <w:pPr>
        <w:rPr>
          <w:rFonts w:ascii="Calibri" w:hAnsi="Calibri"/>
          <w:sz w:val="22"/>
          <w:szCs w:val="22"/>
          <w:lang w:eastAsia="en-US"/>
        </w:rPr>
      </w:pPr>
    </w:p>
    <w:p w:rsidR="00151516" w:rsidRPr="000F4C02" w:rsidRDefault="00151516" w:rsidP="00F93BC4">
      <w:pPr>
        <w:rPr>
          <w:rFonts w:ascii="Calibri" w:hAnsi="Calibri"/>
          <w:sz w:val="22"/>
          <w:szCs w:val="22"/>
          <w:lang w:eastAsia="en-US"/>
        </w:rPr>
      </w:pPr>
    </w:p>
    <w:p w:rsidR="00151516" w:rsidRPr="000F4C02" w:rsidRDefault="00151516" w:rsidP="00F93BC4">
      <w:pPr>
        <w:rPr>
          <w:rFonts w:ascii="Calibri" w:hAnsi="Calibri"/>
          <w:sz w:val="22"/>
          <w:szCs w:val="22"/>
          <w:lang w:eastAsia="en-US"/>
        </w:rPr>
      </w:pPr>
    </w:p>
    <w:p w:rsidR="00151516" w:rsidRPr="000F4C02" w:rsidRDefault="00151516" w:rsidP="00F93BC4">
      <w:pPr>
        <w:rPr>
          <w:rFonts w:ascii="Calibri" w:hAnsi="Calibri"/>
          <w:sz w:val="22"/>
          <w:szCs w:val="22"/>
          <w:lang w:eastAsia="en-US"/>
        </w:rPr>
      </w:pPr>
    </w:p>
    <w:p w:rsidR="00151516" w:rsidRPr="000F4C02" w:rsidRDefault="00151516" w:rsidP="00F93BC4">
      <w:pPr>
        <w:rPr>
          <w:rFonts w:ascii="Calibri" w:hAnsi="Calibri"/>
          <w:sz w:val="22"/>
          <w:szCs w:val="22"/>
          <w:lang w:eastAsia="en-US"/>
        </w:rPr>
      </w:pPr>
    </w:p>
    <w:p w:rsidR="00151516" w:rsidRPr="000F4C02" w:rsidRDefault="00151516" w:rsidP="00F93BC4">
      <w:pPr>
        <w:rPr>
          <w:rFonts w:ascii="Calibri" w:hAnsi="Calibri"/>
          <w:sz w:val="22"/>
          <w:szCs w:val="22"/>
          <w:lang w:eastAsia="en-US"/>
        </w:rPr>
      </w:pPr>
    </w:p>
    <w:p w:rsidR="00151516" w:rsidRPr="000F4C02" w:rsidRDefault="00151516" w:rsidP="00F93BC4">
      <w:pPr>
        <w:rPr>
          <w:rFonts w:ascii="Calibri" w:hAnsi="Calibri"/>
          <w:sz w:val="22"/>
          <w:szCs w:val="22"/>
          <w:lang w:eastAsia="en-US"/>
        </w:rPr>
      </w:pPr>
    </w:p>
    <w:p w:rsidR="00151516" w:rsidRPr="000F4C02" w:rsidRDefault="00151516" w:rsidP="00F93BC4">
      <w:pPr>
        <w:rPr>
          <w:rFonts w:ascii="Calibri" w:hAnsi="Calibri"/>
          <w:sz w:val="22"/>
          <w:szCs w:val="22"/>
          <w:lang w:eastAsia="en-US"/>
        </w:rPr>
      </w:pPr>
    </w:p>
    <w:p w:rsidR="00151516" w:rsidRPr="000F4C02" w:rsidRDefault="00151516" w:rsidP="00F93BC4">
      <w:pPr>
        <w:rPr>
          <w:rFonts w:ascii="Calibri" w:hAnsi="Calibri"/>
          <w:sz w:val="22"/>
          <w:szCs w:val="22"/>
          <w:lang w:eastAsia="en-US"/>
        </w:rPr>
      </w:pPr>
    </w:p>
    <w:p w:rsidR="00151516" w:rsidRPr="000F4C02" w:rsidRDefault="00151516" w:rsidP="00F93BC4">
      <w:pPr>
        <w:rPr>
          <w:rFonts w:ascii="Calibri" w:hAnsi="Calibri"/>
          <w:sz w:val="22"/>
          <w:szCs w:val="22"/>
          <w:lang w:eastAsia="en-US"/>
        </w:rPr>
      </w:pPr>
    </w:p>
    <w:p w:rsidR="00151516" w:rsidRPr="000F4C02" w:rsidRDefault="00151516" w:rsidP="00F93BC4">
      <w:pPr>
        <w:rPr>
          <w:rFonts w:ascii="Calibri" w:hAnsi="Calibri"/>
          <w:sz w:val="22"/>
          <w:szCs w:val="22"/>
          <w:lang w:eastAsia="en-US"/>
        </w:rPr>
      </w:pPr>
    </w:p>
    <w:p w:rsidR="00151516" w:rsidRPr="000F4C02" w:rsidRDefault="00151516" w:rsidP="00F93BC4">
      <w:pPr>
        <w:rPr>
          <w:rFonts w:ascii="Calibri" w:hAnsi="Calibri"/>
          <w:sz w:val="22"/>
          <w:szCs w:val="22"/>
          <w:lang w:eastAsia="en-US"/>
        </w:rPr>
      </w:pPr>
    </w:p>
    <w:p w:rsidR="00151516" w:rsidRDefault="00151516" w:rsidP="00F93BC4">
      <w:pPr>
        <w:jc w:val="both"/>
        <w:rPr>
          <w:bCs/>
          <w:sz w:val="20"/>
          <w:szCs w:val="20"/>
        </w:rPr>
      </w:pPr>
      <w:r>
        <w:rPr>
          <w:b/>
          <w:lang w:eastAsia="en-US"/>
        </w:rPr>
        <w:t xml:space="preserve">             0</w:t>
      </w:r>
      <w:r>
        <w:rPr>
          <w:b/>
        </w:rPr>
        <w:t xml:space="preserve">                                                     Zaman(t)</w:t>
      </w:r>
    </w:p>
    <w:p w:rsidR="00151516" w:rsidRDefault="00151516" w:rsidP="00EF06E1">
      <w:pPr>
        <w:pStyle w:val="Style4"/>
        <w:tabs>
          <w:tab w:val="left" w:pos="390"/>
        </w:tabs>
        <w:rPr>
          <w:rStyle w:val="CharStyle1"/>
          <w:rFonts w:ascii="Tahoma" w:hAnsi="Tahoma" w:cs="Tahoma"/>
          <w:b/>
        </w:rPr>
      </w:pPr>
    </w:p>
    <w:p w:rsidR="00151516" w:rsidRDefault="00151516" w:rsidP="00E300C5">
      <w:pPr>
        <w:jc w:val="both"/>
        <w:rPr>
          <w:rFonts w:ascii="Calibri" w:hAnsi="Calibri"/>
          <w:b/>
          <w:bCs/>
          <w:sz w:val="22"/>
          <w:szCs w:val="20"/>
        </w:rPr>
      </w:pPr>
    </w:p>
    <w:p w:rsidR="00151516" w:rsidRPr="00353129" w:rsidRDefault="00151516" w:rsidP="00E300C5">
      <w:pPr>
        <w:jc w:val="both"/>
        <w:rPr>
          <w:rFonts w:ascii="Calibri" w:hAnsi="Calibri"/>
          <w:b/>
          <w:bCs/>
          <w:sz w:val="22"/>
          <w:szCs w:val="20"/>
        </w:rPr>
      </w:pPr>
      <w:r>
        <w:rPr>
          <w:rFonts w:ascii="Calibri" w:hAnsi="Calibri"/>
          <w:b/>
          <w:bCs/>
          <w:sz w:val="22"/>
          <w:szCs w:val="20"/>
        </w:rPr>
        <w:t>Sürat (m/s)</w:t>
      </w:r>
    </w:p>
    <w:p w:rsidR="00151516" w:rsidRPr="00266C14" w:rsidRDefault="00151516" w:rsidP="00E300C5">
      <w:pPr>
        <w:jc w:val="both"/>
        <w:rPr>
          <w:bCs/>
          <w:sz w:val="20"/>
          <w:szCs w:val="20"/>
        </w:rPr>
      </w:pPr>
      <w:r>
        <w:rPr>
          <w:noProof/>
        </w:rPr>
        <w:pict>
          <v:shape id="Düz Ok Bağlayıcısı 42" o:spid="_x0000_s1051" type="#_x0000_t32" style="position:absolute;left:0;text-align:left;margin-left:53.55pt;margin-top:4.7pt;width:.85pt;height:169.1pt;flip:y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" strokecolor="windowText" strokeweight="2.25pt">
            <v:stroke endarrow="block"/>
          </v:shape>
        </w:pict>
      </w:r>
      <w:r>
        <w:rPr>
          <w:noProof/>
        </w:rPr>
        <w:pict>
          <v:shape id="Resim 430" o:spid="_x0000_s1052" type="#_x0000_t75" style="position:absolute;left:0;text-align:left;margin-left:54.4pt;margin-top:5pt;width:169.45pt;height:168.5pt;z-index:-251662336;visibility:visible" wrapcoords="-96 0 -96 21504 21600 21504 21600 0 -96 0">
            <v:imagedata r:id="rId8" o:title=""/>
            <w10:wrap type="through"/>
          </v:shape>
        </w:pict>
      </w:r>
    </w:p>
    <w:p w:rsidR="00151516" w:rsidRPr="00575D18" w:rsidRDefault="00151516" w:rsidP="00E300C5">
      <w:pPr>
        <w:jc w:val="both"/>
        <w:rPr>
          <w:bCs/>
          <w:sz w:val="14"/>
          <w:szCs w:val="20"/>
        </w:rPr>
      </w:pPr>
    </w:p>
    <w:p w:rsidR="00151516" w:rsidRDefault="00151516" w:rsidP="00E300C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Pr="006508D7" w:rsidRDefault="00151516" w:rsidP="00E300C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300C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300C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300C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300C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300C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300C5">
      <w:pPr>
        <w:jc w:val="both"/>
        <w:rPr>
          <w:sz w:val="20"/>
          <w:szCs w:val="20"/>
        </w:rPr>
      </w:pPr>
    </w:p>
    <w:p w:rsidR="00151516" w:rsidRDefault="00151516" w:rsidP="00E300C5">
      <w:pPr>
        <w:jc w:val="both"/>
        <w:rPr>
          <w:sz w:val="20"/>
          <w:szCs w:val="20"/>
        </w:rPr>
      </w:pPr>
    </w:p>
    <w:p w:rsidR="00151516" w:rsidRDefault="00151516" w:rsidP="00E300C5">
      <w:pPr>
        <w:jc w:val="both"/>
        <w:rPr>
          <w:sz w:val="20"/>
          <w:szCs w:val="20"/>
        </w:rPr>
      </w:pPr>
    </w:p>
    <w:p w:rsidR="00151516" w:rsidRDefault="00151516" w:rsidP="00E300C5">
      <w:pPr>
        <w:jc w:val="both"/>
        <w:rPr>
          <w:sz w:val="20"/>
          <w:szCs w:val="20"/>
        </w:rPr>
      </w:pPr>
    </w:p>
    <w:p w:rsidR="00151516" w:rsidRDefault="00151516" w:rsidP="00E300C5">
      <w:pPr>
        <w:jc w:val="both"/>
        <w:rPr>
          <w:sz w:val="20"/>
          <w:szCs w:val="20"/>
        </w:rPr>
      </w:pPr>
    </w:p>
    <w:p w:rsidR="00151516" w:rsidRDefault="00151516" w:rsidP="00E300C5">
      <w:pPr>
        <w:jc w:val="both"/>
        <w:rPr>
          <w:sz w:val="20"/>
          <w:szCs w:val="20"/>
        </w:rPr>
      </w:pPr>
      <w:r>
        <w:rPr>
          <w:noProof/>
        </w:rPr>
        <w:pict>
          <v:shape id="Düz Ok Bağlayıcısı 43" o:spid="_x0000_s1053" type="#_x0000_t32" style="position:absolute;left:0;text-align:left;margin-left:53.6pt;margin-top:11.25pt;width:168.25pt;height:1.05pt;flip:y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" strokecolor="windowText" strokeweight="2.25pt">
            <v:stroke endarrow="block"/>
          </v:shape>
        </w:pict>
      </w:r>
    </w:p>
    <w:p w:rsidR="00151516" w:rsidRPr="0046439B" w:rsidRDefault="00151516" w:rsidP="00E300C5">
      <w:pPr>
        <w:jc w:val="both"/>
        <w:rPr>
          <w:b/>
        </w:rPr>
      </w:pPr>
      <w:r>
        <w:rPr>
          <w:b/>
        </w:rPr>
        <w:t xml:space="preserve">              </w:t>
      </w:r>
      <w:r w:rsidRPr="0046439B">
        <w:rPr>
          <w:b/>
        </w:rPr>
        <w:t>0</w:t>
      </w:r>
    </w:p>
    <w:p w:rsidR="00151516" w:rsidRPr="00353129" w:rsidRDefault="00151516" w:rsidP="00E300C5">
      <w:pPr>
        <w:jc w:val="both"/>
        <w:rPr>
          <w:b/>
          <w:szCs w:val="20"/>
        </w:rPr>
      </w:pPr>
      <w:r>
        <w:rPr>
          <w:b/>
          <w:szCs w:val="20"/>
        </w:rPr>
        <w:t xml:space="preserve">                                                                       Zaman(t)</w:t>
      </w:r>
    </w:p>
    <w:p w:rsidR="00151516" w:rsidRDefault="00151516" w:rsidP="00E300C5">
      <w:pPr>
        <w:jc w:val="both"/>
        <w:rPr>
          <w:sz w:val="20"/>
          <w:szCs w:val="20"/>
        </w:rPr>
      </w:pPr>
    </w:p>
    <w:p w:rsidR="00151516" w:rsidRDefault="00151516" w:rsidP="00ED178C">
      <w:pPr>
        <w:pStyle w:val="Style4"/>
        <w:tabs>
          <w:tab w:val="left" w:pos="390"/>
        </w:tabs>
        <w:rPr>
          <w:rStyle w:val="CharStyle1"/>
          <w:rFonts w:ascii="Tahoma" w:hAnsi="Tahoma" w:cs="Tahoma"/>
          <w:b/>
        </w:rPr>
      </w:pPr>
    </w:p>
    <w:p w:rsidR="00151516" w:rsidRDefault="00151516" w:rsidP="00ED178C">
      <w:pPr>
        <w:pStyle w:val="Style4"/>
        <w:tabs>
          <w:tab w:val="left" w:pos="390"/>
        </w:tabs>
        <w:rPr>
          <w:rStyle w:val="CharStyle1"/>
          <w:rFonts w:ascii="Tahoma" w:hAnsi="Tahoma" w:cs="Tahoma"/>
          <w:b/>
        </w:rPr>
      </w:pPr>
      <w:r>
        <w:rPr>
          <w:noProof/>
        </w:rPr>
        <w:pict>
          <v:group id="Group 382" o:spid="_x0000_s1054" style="position:absolute;margin-left:-12.3pt;margin-top:7.15pt;width:263.55pt;height:34.75pt;z-index:251645952;mso-position-horizontal-relative:margin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">
            <v:roundrect id="AutoShape 383" o:spid="_x0000_s1055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nb78YA&#10;AADbAAAADwAAAGRycy9kb3ducmV2LnhtbESPQWvCQBSE7wX/w/IEb3VjWqqNrqIV0YtI0yJ4e2af&#10;STD7NmS3Jv57t1DocZiZb5jZojOVuFHjSssKRsMIBHFmdcm5gu+vzfMEhPPIGivLpOBODhbz3tMM&#10;E21b/qRb6nMRIOwSVFB4XydSuqwgg25oa+LgXWxj0AfZ5FI32Aa4qWQcRW/SYMlhocCaPgrKrumP&#10;UZCtj1G6Pb2uzu8vm+6wmoz3o/as1KDfLacgPHX+P/zX3mkFcQy/X8IPk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nb78YAAADb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Pr="00624906" w:rsidRDefault="00151516" w:rsidP="00B136E1">
                    <w:pPr>
                      <w:rPr>
                        <w:bCs/>
                        <w:sz w:val="6"/>
                        <w:szCs w:val="18"/>
                      </w:rPr>
                    </w:pPr>
                  </w:p>
                  <w:p w:rsidR="00151516" w:rsidRPr="00BE7F75" w:rsidRDefault="00151516" w:rsidP="00BE7F75">
                    <w:pPr>
                      <w:jc w:val="center"/>
                      <w:rPr>
                        <w:sz w:val="18"/>
                        <w:szCs w:val="16"/>
                      </w:rPr>
                    </w:pPr>
                    <w:r w:rsidRPr="00BE7F75">
                      <w:rPr>
                        <w:b/>
                        <w:sz w:val="18"/>
                        <w:szCs w:val="16"/>
                      </w:rPr>
                      <w:t xml:space="preserve">Aşağıdaki çoktan seçmeli soruları üzerinde işaretleyerek yanıtlayınız. </w:t>
                    </w:r>
                  </w:p>
                </w:txbxContent>
              </v:textbox>
            </v:roundrect>
            <v:roundrect id="AutoShape 384" o:spid="_x0000_s1056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V+dMcA&#10;AADbAAAADwAAAGRycy9kb3ducmV2LnhtbESPT2vCQBTE70K/w/IKvdWNsfgndQ1qkXopxShCb8/s&#10;axKafRuyW5N+e1coeBxm5jfMIu1NLS7UusqygtEwAkGcW11xoeB42D7PQDiPrLG2TAr+yEG6fBgs&#10;MNG24z1dMl+IAGGXoILS+yaR0uUlGXRD2xAH79u2Bn2QbSF1i12Am1rGUTSRBisOCyU2tCkp/8l+&#10;jYL87RRl718v6/N8vO0/17Ppx6g7K/X02K9eQXjq/T38395pBfEYbl/CD5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qFfnTHAAAA2wAAAA8AAAAAAAAAAAAAAAAAmAIAAGRy&#10;cy9kb3ducmV2LnhtbFBLBQYAAAAABAAEAPUAAACM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Pr="00624906" w:rsidRDefault="00151516" w:rsidP="00B136E1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151516" w:rsidRPr="00A64C3C" w:rsidRDefault="00151516" w:rsidP="00B136E1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F</w:t>
                    </w:r>
                  </w:p>
                </w:txbxContent>
              </v:textbox>
            </v:roundrect>
            <v:roundrect id="AutoShape 385" o:spid="_x0000_s1057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zmAMYA&#10;AADbAAAADwAAAGRycy9kb3ducmV2LnhtbESPT2vCQBTE74LfYXmCN934h1ajq9SK2EspTYvg7Zl9&#10;JsHs25BdTfz23YLgcZiZ3zDLdWtKcaPaFZYVjIYRCOLU6oIzBb8/u8EMhPPIGkvLpOBODtarbmeJ&#10;sbYNf9Mt8ZkIEHYxKsi9r2IpXZqTQTe0FXHwzrY26IOsM6lrbALclHIcRS/SYMFhIceK3nNKL8nV&#10;KEi3hyjZH6eb03yya782s9fPUXNSqt9r3xYgPLX+GX60P7SC8RT+v4Qf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zmAMYAAADb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151516" w:rsidRPr="00654F77" w:rsidRDefault="00151516" w:rsidP="003166C1">
                    <w:pPr>
                      <w:rPr>
                        <w:sz w:val="36"/>
                      </w:rPr>
                    </w:pPr>
                    <w:r w:rsidRPr="003166C1">
                      <w:rPr>
                        <w:rFonts w:ascii="Comic Sans MS" w:hAnsi="Comic Sans MS"/>
                        <w:b/>
                        <w:bCs/>
                        <w:sz w:val="14"/>
                        <w:szCs w:val="14"/>
                      </w:rPr>
                      <w:t>1</w:t>
                    </w:r>
                    <w:r>
                      <w:rPr>
                        <w:rFonts w:ascii="Comic Sans MS" w:hAnsi="Comic Sans MS"/>
                        <w:b/>
                        <w:bCs/>
                        <w:sz w:val="14"/>
                        <w:szCs w:val="14"/>
                      </w:rPr>
                      <w:t>0</w:t>
                    </w:r>
                    <w:r w:rsidRPr="003166C1">
                      <w:rPr>
                        <w:rFonts w:ascii="Comic Sans MS" w:hAnsi="Comic Sans MS"/>
                        <w:b/>
                        <w:bCs/>
                        <w:sz w:val="14"/>
                        <w:szCs w:val="14"/>
                      </w:rPr>
                      <w:t>*</w:t>
                    </w:r>
                    <w:r>
                      <w:rPr>
                        <w:rFonts w:ascii="Comic Sans MS" w:hAnsi="Comic Sans MS"/>
                        <w:b/>
                        <w:bCs/>
                        <w:sz w:val="14"/>
                        <w:szCs w:val="14"/>
                      </w:rPr>
                      <w:t>5</w:t>
                    </w:r>
                    <w:r w:rsidRPr="003166C1">
                      <w:rPr>
                        <w:rFonts w:ascii="Comic Sans MS" w:hAnsi="Comic Sans MS"/>
                        <w:b/>
                        <w:bCs/>
                        <w:sz w:val="14"/>
                        <w:szCs w:val="14"/>
                      </w:rPr>
                      <w:t>=</w:t>
                    </w: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50</w:t>
                    </w:r>
                  </w:p>
                </w:txbxContent>
              </v:textbox>
            </v:roundrect>
            <w10:wrap anchorx="margin"/>
          </v:group>
        </w:pict>
      </w: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717541">
      <w:pPr>
        <w:pStyle w:val="Style4"/>
        <w:tabs>
          <w:tab w:val="left" w:pos="390"/>
        </w:tabs>
        <w:rPr>
          <w:rStyle w:val="CharStyle1"/>
          <w:rFonts w:ascii="Tahoma" w:hAnsi="Tahoma" w:cs="Tahoma"/>
          <w:b/>
        </w:rPr>
      </w:pPr>
      <w:r>
        <w:rPr>
          <w:rStyle w:val="CharStyle1"/>
          <w:rFonts w:ascii="Tahoma" w:hAnsi="Tahoma" w:cs="Tahoma"/>
          <w:b/>
        </w:rPr>
        <w:t>1).</w:t>
      </w:r>
    </w:p>
    <w:p w:rsidR="00151516" w:rsidRPr="00186D60" w:rsidRDefault="00151516" w:rsidP="00717541">
      <w:r>
        <w:rPr>
          <w:noProof/>
        </w:rPr>
        <w:pict>
          <v:shape id="Resim 3" o:spid="_x0000_s1058" type="#_x0000_t75" style="position:absolute;margin-left:0;margin-top:.65pt;width:221.25pt;height:117pt;z-index:251657216;visibility:visible;mso-position-horizontal-relative:margin">
            <v:imagedata r:id="rId9" o:title=""/>
            <w10:wrap type="square" anchorx="margin"/>
          </v:shape>
        </w:pict>
      </w:r>
    </w:p>
    <w:p w:rsidR="00151516" w:rsidRPr="00071352" w:rsidRDefault="00151516" w:rsidP="00717541">
      <w:pPr>
        <w:pStyle w:val="ListParagraph"/>
        <w:ind w:left="0"/>
        <w:rPr>
          <w:b/>
          <w:bCs/>
        </w:rPr>
      </w:pPr>
      <w:r w:rsidRPr="00071352">
        <w:rPr>
          <w:b/>
          <w:bCs/>
        </w:rPr>
        <w:t>Y</w:t>
      </w:r>
      <w:r>
        <w:rPr>
          <w:b/>
          <w:bCs/>
        </w:rPr>
        <w:t>an</w:t>
      </w:r>
      <w:r w:rsidRPr="00071352">
        <w:rPr>
          <w:b/>
          <w:bCs/>
        </w:rPr>
        <w:t xml:space="preserve">daki grafiğe göre hangi ifade </w:t>
      </w:r>
      <w:r w:rsidRPr="00556A3D">
        <w:rPr>
          <w:b/>
          <w:bCs/>
          <w:u w:val="single"/>
        </w:rPr>
        <w:t>doğrudur?</w:t>
      </w:r>
    </w:p>
    <w:p w:rsidR="00151516" w:rsidRPr="00CE7E40" w:rsidRDefault="00151516" w:rsidP="00717541">
      <w:pPr>
        <w:pStyle w:val="ListParagraph"/>
        <w:ind w:left="0"/>
        <w:rPr>
          <w:bCs/>
        </w:rPr>
      </w:pPr>
      <w:r w:rsidRPr="00CE7E40">
        <w:rPr>
          <w:bCs/>
        </w:rPr>
        <w:t>A)1.k</w:t>
      </w:r>
      <w:r>
        <w:rPr>
          <w:bCs/>
        </w:rPr>
        <w:t>o</w:t>
      </w:r>
      <w:r w:rsidRPr="00CE7E40">
        <w:rPr>
          <w:bCs/>
        </w:rPr>
        <w:t xml:space="preserve">şucu </w:t>
      </w:r>
      <w:r>
        <w:rPr>
          <w:bCs/>
        </w:rPr>
        <w:t>sürati en az olandır</w:t>
      </w:r>
      <w:r w:rsidRPr="00CE7E40">
        <w:rPr>
          <w:bCs/>
        </w:rPr>
        <w:t>.</w:t>
      </w:r>
    </w:p>
    <w:p w:rsidR="00151516" w:rsidRPr="00CE7E40" w:rsidRDefault="00151516" w:rsidP="00717541">
      <w:pPr>
        <w:pStyle w:val="ListParagraph"/>
        <w:ind w:left="0"/>
        <w:rPr>
          <w:bCs/>
        </w:rPr>
      </w:pPr>
      <w:r w:rsidRPr="00CE7E40">
        <w:rPr>
          <w:bCs/>
        </w:rPr>
        <w:t xml:space="preserve">B) </w:t>
      </w:r>
      <w:r>
        <w:rPr>
          <w:bCs/>
        </w:rPr>
        <w:t>Koşucuların süratleri eşittir</w:t>
      </w:r>
      <w:r w:rsidRPr="00CE7E40">
        <w:rPr>
          <w:bCs/>
        </w:rPr>
        <w:t>.</w:t>
      </w:r>
    </w:p>
    <w:p w:rsidR="00151516" w:rsidRPr="00CE7E40" w:rsidRDefault="00151516" w:rsidP="00717541">
      <w:pPr>
        <w:pStyle w:val="ListParagraph"/>
        <w:ind w:left="0"/>
        <w:rPr>
          <w:bCs/>
        </w:rPr>
      </w:pPr>
      <w:r w:rsidRPr="00CE7E40">
        <w:rPr>
          <w:bCs/>
        </w:rPr>
        <w:t>C) 2. k</w:t>
      </w:r>
      <w:r>
        <w:rPr>
          <w:bCs/>
        </w:rPr>
        <w:t>o</w:t>
      </w:r>
      <w:r w:rsidRPr="00CE7E40">
        <w:rPr>
          <w:bCs/>
        </w:rPr>
        <w:t xml:space="preserve">şucu </w:t>
      </w:r>
      <w:r>
        <w:rPr>
          <w:bCs/>
        </w:rPr>
        <w:t>sürati en az olandır</w:t>
      </w:r>
      <w:r w:rsidRPr="00CE7E40">
        <w:rPr>
          <w:bCs/>
        </w:rPr>
        <w:t>.</w:t>
      </w:r>
    </w:p>
    <w:p w:rsidR="00151516" w:rsidRPr="00CE7E40" w:rsidRDefault="00151516" w:rsidP="00717541">
      <w:pPr>
        <w:pStyle w:val="ListParagraph"/>
        <w:ind w:left="0"/>
        <w:rPr>
          <w:rFonts w:ascii="Arial" w:hAnsi="Arial" w:cs="Arial"/>
          <w:bCs/>
        </w:rPr>
      </w:pPr>
      <w:r w:rsidRPr="00CE7E40">
        <w:rPr>
          <w:bCs/>
        </w:rPr>
        <w:t>D) 3. k</w:t>
      </w:r>
      <w:r>
        <w:rPr>
          <w:bCs/>
        </w:rPr>
        <w:t>o</w:t>
      </w:r>
      <w:r w:rsidRPr="00CE7E40">
        <w:rPr>
          <w:bCs/>
        </w:rPr>
        <w:t xml:space="preserve">şucu </w:t>
      </w:r>
      <w:r>
        <w:rPr>
          <w:bCs/>
        </w:rPr>
        <w:t>sürati en az olandır.</w:t>
      </w: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  <w:r>
        <w:rPr>
          <w:noProof/>
        </w:rPr>
        <w:pict>
          <v:shape id="_x0000_s1059" type="#_x0000_t32" style="position:absolute;left:0;text-align:left;margin-left:-26.25pt;margin-top:5pt;width:302.25pt;height:0;z-index:251663360" o:connectortype="straight"/>
        </w:pict>
      </w:r>
    </w:p>
    <w:p w:rsidR="00151516" w:rsidRPr="0049244A" w:rsidRDefault="00151516" w:rsidP="00717541">
      <w:pPr>
        <w:rPr>
          <w:b/>
        </w:rPr>
      </w:pPr>
      <w:r>
        <w:rPr>
          <w:b/>
        </w:rPr>
        <w:t>2-)</w:t>
      </w:r>
      <w:r w:rsidRPr="0049244A">
        <w:rPr>
          <w:b/>
        </w:rPr>
        <w:t>Sürat –zam</w:t>
      </w:r>
      <w:r>
        <w:rPr>
          <w:b/>
        </w:rPr>
        <w:t>an grafiği verilen hareketlinin 4</w:t>
      </w:r>
      <w:r w:rsidRPr="0049244A">
        <w:rPr>
          <w:b/>
        </w:rPr>
        <w:t>.saniyede aldığı yol  kaç metredir?</w:t>
      </w:r>
    </w:p>
    <w:p w:rsidR="00151516" w:rsidRDefault="00151516" w:rsidP="00717541">
      <w:pPr>
        <w:tabs>
          <w:tab w:val="left" w:pos="1423"/>
        </w:tabs>
        <w:rPr>
          <w:b/>
        </w:rPr>
      </w:pPr>
      <w:r>
        <w:rPr>
          <w:noProof/>
        </w:rPr>
        <w:pict>
          <v:shape id="Resim 27" o:spid="_x0000_s1060" type="#_x0000_t75" style="position:absolute;margin-left:.35pt;margin-top:7.6pt;width:183.4pt;height:85.95pt;z-index:251658240;visibility:visible;mso-position-horizontal-relative:margin">
            <v:imagedata r:id="rId10" o:title=""/>
            <w10:wrap type="square" anchorx="margin"/>
          </v:shape>
        </w:pict>
      </w:r>
    </w:p>
    <w:p w:rsidR="00151516" w:rsidRDefault="00151516" w:rsidP="00717541">
      <w:pPr>
        <w:tabs>
          <w:tab w:val="left" w:pos="1423"/>
        </w:tabs>
        <w:rPr>
          <w:b/>
        </w:rPr>
      </w:pPr>
    </w:p>
    <w:p w:rsidR="00151516" w:rsidRDefault="00151516" w:rsidP="00717541">
      <w:pPr>
        <w:tabs>
          <w:tab w:val="left" w:pos="1423"/>
        </w:tabs>
        <w:rPr>
          <w:b/>
        </w:rPr>
      </w:pPr>
      <w:r w:rsidRPr="00BF58D6">
        <w:rPr>
          <w:b/>
        </w:rPr>
        <w:t xml:space="preserve">A)20       B)40          </w:t>
      </w:r>
    </w:p>
    <w:p w:rsidR="00151516" w:rsidRDefault="00151516" w:rsidP="00717541">
      <w:pPr>
        <w:tabs>
          <w:tab w:val="left" w:pos="1423"/>
        </w:tabs>
        <w:rPr>
          <w:b/>
        </w:rPr>
      </w:pPr>
    </w:p>
    <w:p w:rsidR="00151516" w:rsidRPr="00717541" w:rsidRDefault="00151516" w:rsidP="00717541">
      <w:pPr>
        <w:tabs>
          <w:tab w:val="left" w:pos="1423"/>
        </w:tabs>
        <w:rPr>
          <w:rStyle w:val="CharStyle1"/>
          <w:rFonts w:ascii="Times New Roman" w:hAnsi="Times New Roman" w:cs="Times New Roman"/>
          <w:spacing w:val="0"/>
          <w:sz w:val="24"/>
          <w:szCs w:val="24"/>
        </w:rPr>
      </w:pPr>
      <w:r>
        <w:rPr>
          <w:b/>
        </w:rPr>
        <w:t xml:space="preserve">C)60        </w:t>
      </w:r>
      <w:r w:rsidRPr="00BF58D6">
        <w:rPr>
          <w:b/>
        </w:rPr>
        <w:t>D)80</w:t>
      </w: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  <w:r>
        <w:rPr>
          <w:noProof/>
        </w:rPr>
        <w:pict>
          <v:shape id="_x0000_s1061" type="#_x0000_t32" style="position:absolute;left:0;text-align:left;margin-left:-26.25pt;margin-top:.35pt;width:302.25pt;height:0;z-index:251668480" o:connectortype="straight"/>
        </w:pict>
      </w:r>
    </w:p>
    <w:p w:rsidR="00151516" w:rsidRPr="00717541" w:rsidRDefault="00151516" w:rsidP="00717541">
      <w:pPr>
        <w:pStyle w:val="Style4"/>
        <w:tabs>
          <w:tab w:val="left" w:pos="390"/>
        </w:tabs>
        <w:rPr>
          <w:rFonts w:ascii="Tahoma" w:hAnsi="Tahoma" w:cs="Tahoma"/>
          <w:b/>
          <w:spacing w:val="-10"/>
        </w:rPr>
      </w:pPr>
      <w:r>
        <w:rPr>
          <w:rStyle w:val="CharStyle1"/>
          <w:rFonts w:ascii="Tahoma" w:hAnsi="Tahoma" w:cs="Tahoma"/>
          <w:b/>
        </w:rPr>
        <w:t xml:space="preserve">3-) </w:t>
      </w:r>
      <w:r w:rsidRPr="000E1EDE">
        <w:rPr>
          <w:rFonts w:ascii="Times New Roman" w:hAnsi="Times New Roman" w:cs="Times New Roman"/>
          <w:b/>
          <w:sz w:val="24"/>
          <w:szCs w:val="24"/>
        </w:rPr>
        <w:t>Aşağıda verilen durumlardan hangisinin sürati</w:t>
      </w:r>
    </w:p>
    <w:p w:rsidR="00151516" w:rsidRPr="000E1EDE" w:rsidRDefault="00151516" w:rsidP="00717541">
      <w:pPr>
        <w:ind w:left="180" w:right="-340" w:hanging="180"/>
        <w:rPr>
          <w:b/>
        </w:rPr>
      </w:pPr>
      <w:r w:rsidRPr="000E1EDE">
        <w:rPr>
          <w:b/>
        </w:rPr>
        <w:t>hesaplanabilir?</w:t>
      </w:r>
    </w:p>
    <w:p w:rsidR="00151516" w:rsidRDefault="00151516" w:rsidP="00717541">
      <w:pPr>
        <w:ind w:left="180" w:right="-340"/>
      </w:pPr>
    </w:p>
    <w:p w:rsidR="00151516" w:rsidRPr="000E1EDE" w:rsidRDefault="00151516" w:rsidP="00717541">
      <w:pPr>
        <w:ind w:left="180" w:right="-340"/>
      </w:pPr>
      <w:r w:rsidRPr="000E1EDE">
        <w:t>A) 3 günde Mısır’a yük götüren gemi</w:t>
      </w:r>
    </w:p>
    <w:p w:rsidR="00151516" w:rsidRPr="000E1EDE" w:rsidRDefault="00151516" w:rsidP="00717541">
      <w:pPr>
        <w:ind w:left="180" w:right="-340"/>
      </w:pPr>
      <w:r w:rsidRPr="000E1EDE">
        <w:t>B) 1000km yolu aralıksız giden uçak</w:t>
      </w:r>
    </w:p>
    <w:p w:rsidR="00151516" w:rsidRPr="000E1EDE" w:rsidRDefault="00151516" w:rsidP="00717541">
      <w:pPr>
        <w:ind w:left="180" w:right="-340"/>
      </w:pPr>
      <w:r w:rsidRPr="000E1EDE">
        <w:t>C) Yarım saat yüzen sporcu</w:t>
      </w:r>
    </w:p>
    <w:p w:rsidR="00151516" w:rsidRPr="000E1EDE" w:rsidRDefault="00151516" w:rsidP="00717541">
      <w:pPr>
        <w:ind w:left="180" w:right="-340"/>
      </w:pPr>
      <w:r w:rsidRPr="000E1EDE">
        <w:t xml:space="preserve">D) </w:t>
      </w:r>
      <w:smartTag w:uri="urn:schemas-microsoft-com:office:smarttags" w:element="metricconverter">
        <w:smartTagPr>
          <w:attr w:name="ProductID" w:val="70 km"/>
        </w:smartTagPr>
        <w:r w:rsidRPr="000E1EDE">
          <w:t>70 km</w:t>
        </w:r>
      </w:smartTag>
      <w:r w:rsidRPr="000E1EDE">
        <w:t xml:space="preserve"> yolu 1 saatte giden araba</w:t>
      </w:r>
    </w:p>
    <w:p w:rsidR="00151516" w:rsidRDefault="00151516" w:rsidP="00EF3C55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</w:rPr>
      </w:pPr>
      <w:r>
        <w:rPr>
          <w:noProof/>
        </w:rPr>
        <w:pict>
          <v:shape id="_x0000_s1062" type="#_x0000_t32" style="position:absolute;left:0;text-align:left;margin-left:-26.25pt;margin-top:6.45pt;width:302.25pt;height:0;z-index:251667456" o:connectortype="straight"/>
        </w:pict>
      </w:r>
    </w:p>
    <w:p w:rsidR="00151516" w:rsidRPr="00396475" w:rsidRDefault="00151516" w:rsidP="00437315">
      <w:pPr>
        <w:rPr>
          <w:sz w:val="20"/>
          <w:szCs w:val="20"/>
        </w:rPr>
      </w:pPr>
      <w:r w:rsidRPr="00717541">
        <w:rPr>
          <w:b/>
        </w:rPr>
        <w:t>4-)</w:t>
      </w:r>
      <w:r>
        <w:rPr>
          <w:noProof/>
        </w:rPr>
        <w:pict>
          <v:shape id="Resim 44" o:spid="_x0000_s1063" type="#_x0000_t75" style="position:absolute;margin-left:0;margin-top:17.15pt;width:154.5pt;height:53.25pt;z-index:-251655168;visibility:visible;mso-position-horizontal:left;mso-position-horizontal-relative:margin;mso-position-vertical-relative:text" wrapcoords="-105 0 -105 21296 21600 21296 21600 0 -105 0">
            <v:imagedata r:id="rId11" o:title=""/>
            <w10:wrap type="tight" anchorx="margin"/>
          </v:shape>
        </w:pict>
      </w:r>
      <w:r w:rsidRPr="00396475">
        <w:rPr>
          <w:sz w:val="20"/>
          <w:szCs w:val="20"/>
        </w:rPr>
        <w:t>Aşağıdaki şekillerde maddenin üç halini temsil eden modeller verilmiştir.Buna göre bu maddenin fiziksel halleri hangi seçenekte doğru olarak verilmiştir?</w:t>
      </w:r>
    </w:p>
    <w:p w:rsidR="00151516" w:rsidRDefault="00151516" w:rsidP="00437315">
      <w:pPr>
        <w:rPr>
          <w:sz w:val="20"/>
          <w:szCs w:val="20"/>
        </w:rPr>
      </w:pPr>
    </w:p>
    <w:p w:rsidR="00151516" w:rsidRDefault="00151516" w:rsidP="00437315">
      <w:pPr>
        <w:rPr>
          <w:sz w:val="20"/>
          <w:szCs w:val="20"/>
        </w:rPr>
      </w:pPr>
    </w:p>
    <w:p w:rsidR="00151516" w:rsidRPr="00C63F85" w:rsidRDefault="00151516" w:rsidP="00437315">
      <w:pPr>
        <w:contextualSpacing/>
        <w:rPr>
          <w:rFonts w:cs="Calibri"/>
          <w:sz w:val="18"/>
          <w:szCs w:val="18"/>
        </w:rPr>
      </w:pPr>
      <w:r>
        <w:rPr>
          <w:rFonts w:cs="Calibri"/>
          <w:b/>
          <w:sz w:val="18"/>
          <w:szCs w:val="18"/>
          <w:u w:val="single"/>
        </w:rPr>
        <w:t xml:space="preserve">           </w:t>
      </w:r>
      <w:r w:rsidRPr="00C63F85">
        <w:rPr>
          <w:rFonts w:cs="Calibri"/>
          <w:b/>
          <w:sz w:val="18"/>
          <w:szCs w:val="18"/>
          <w:u w:val="single"/>
        </w:rPr>
        <w:t>I</w:t>
      </w:r>
      <w:r>
        <w:rPr>
          <w:rFonts w:cs="Calibri"/>
          <w:b/>
          <w:sz w:val="18"/>
          <w:szCs w:val="18"/>
          <w:u w:val="single"/>
        </w:rPr>
        <w:t xml:space="preserve">                  </w:t>
      </w:r>
      <w:r w:rsidRPr="00C63F85">
        <w:rPr>
          <w:rFonts w:cs="Calibri"/>
          <w:b/>
          <w:sz w:val="18"/>
          <w:szCs w:val="18"/>
          <w:u w:val="single"/>
        </w:rPr>
        <w:t>II</w:t>
      </w:r>
      <w:r>
        <w:rPr>
          <w:rFonts w:cs="Calibri"/>
          <w:b/>
          <w:sz w:val="18"/>
          <w:szCs w:val="18"/>
          <w:u w:val="single"/>
        </w:rPr>
        <w:t xml:space="preserve">                  </w:t>
      </w:r>
      <w:r w:rsidRPr="00C63F85">
        <w:rPr>
          <w:rFonts w:cs="Calibri"/>
          <w:b/>
          <w:sz w:val="18"/>
          <w:szCs w:val="18"/>
          <w:u w:val="single"/>
        </w:rPr>
        <w:t>III</w:t>
      </w:r>
    </w:p>
    <w:p w:rsidR="00151516" w:rsidRPr="00C63F85" w:rsidRDefault="00151516" w:rsidP="00437315">
      <w:pPr>
        <w:contextualSpacing/>
        <w:rPr>
          <w:rFonts w:cs="Calibri"/>
          <w:sz w:val="18"/>
          <w:szCs w:val="18"/>
        </w:rPr>
      </w:pPr>
      <w:r w:rsidRPr="00C63F85">
        <w:rPr>
          <w:rFonts w:cs="Calibri"/>
          <w:sz w:val="18"/>
          <w:szCs w:val="18"/>
        </w:rPr>
        <w:t>A)   Katı               Sıvı               Gaz</w:t>
      </w:r>
    </w:p>
    <w:p w:rsidR="00151516" w:rsidRPr="00C63F85" w:rsidRDefault="00151516" w:rsidP="00437315">
      <w:pPr>
        <w:contextualSpacing/>
        <w:rPr>
          <w:rFonts w:cs="Calibri"/>
          <w:sz w:val="18"/>
          <w:szCs w:val="18"/>
        </w:rPr>
      </w:pPr>
      <w:r w:rsidRPr="00C63F85">
        <w:rPr>
          <w:rFonts w:cs="Calibri"/>
          <w:sz w:val="18"/>
          <w:szCs w:val="18"/>
        </w:rPr>
        <w:t xml:space="preserve">B)   Katı               Gaz             </w:t>
      </w:r>
      <w:r>
        <w:rPr>
          <w:rFonts w:cs="Calibri"/>
          <w:sz w:val="18"/>
          <w:szCs w:val="18"/>
        </w:rPr>
        <w:t xml:space="preserve">  </w:t>
      </w:r>
      <w:r w:rsidRPr="00C63F85">
        <w:rPr>
          <w:rFonts w:cs="Calibri"/>
          <w:sz w:val="18"/>
          <w:szCs w:val="18"/>
        </w:rPr>
        <w:t xml:space="preserve"> Sıvı </w:t>
      </w:r>
    </w:p>
    <w:p w:rsidR="00151516" w:rsidRPr="00C63F85" w:rsidRDefault="00151516" w:rsidP="00437315">
      <w:pPr>
        <w:contextualSpacing/>
        <w:rPr>
          <w:rFonts w:cs="Calibri"/>
          <w:sz w:val="18"/>
          <w:szCs w:val="18"/>
        </w:rPr>
      </w:pPr>
      <w:r w:rsidRPr="00C63F85">
        <w:rPr>
          <w:rFonts w:cs="Calibri"/>
          <w:sz w:val="18"/>
          <w:szCs w:val="18"/>
        </w:rPr>
        <w:t>C)   Sıvı                Katı              Gaz</w:t>
      </w:r>
    </w:p>
    <w:p w:rsidR="00151516" w:rsidRDefault="00151516" w:rsidP="00437315">
      <w:pPr>
        <w:rPr>
          <w:sz w:val="20"/>
          <w:szCs w:val="20"/>
        </w:rPr>
      </w:pPr>
      <w:r>
        <w:rPr>
          <w:sz w:val="20"/>
          <w:szCs w:val="20"/>
        </w:rPr>
        <w:t>D)  Gaz              Sıvı            Katı</w:t>
      </w:r>
    </w:p>
    <w:p w:rsidR="00151516" w:rsidRDefault="00151516" w:rsidP="00437315">
      <w:pPr>
        <w:jc w:val="both"/>
        <w:rPr>
          <w:sz w:val="20"/>
          <w:szCs w:val="20"/>
        </w:rPr>
      </w:pPr>
      <w:r>
        <w:rPr>
          <w:noProof/>
        </w:rPr>
        <w:pict>
          <v:shape id="_x0000_s1064" type="#_x0000_t32" style="position:absolute;left:0;text-align:left;margin-left:-26.25pt;margin-top:5.7pt;width:302.25pt;height:0;z-index:251665408" o:connectortype="straight"/>
        </w:pict>
      </w:r>
    </w:p>
    <w:p w:rsidR="00151516" w:rsidRPr="000E1EDE" w:rsidRDefault="00151516" w:rsidP="00570FE0">
      <w:pPr>
        <w:jc w:val="both"/>
      </w:pPr>
      <w:r w:rsidRPr="00717541">
        <w:rPr>
          <w:b/>
        </w:rPr>
        <w:t>5-)</w:t>
      </w:r>
    </w:p>
    <w:p w:rsidR="00151516" w:rsidRPr="000E1EDE" w:rsidRDefault="00151516" w:rsidP="00263DAF">
      <w:pPr>
        <w:ind w:right="-340"/>
        <w:rPr>
          <w:b/>
        </w:rPr>
      </w:pPr>
      <w:r w:rsidRPr="000E1EDE">
        <w:t>.</w:t>
      </w:r>
    </w:p>
    <w:p w:rsidR="00151516" w:rsidRDefault="00151516" w:rsidP="00EF3C55">
      <w:pPr>
        <w:jc w:val="both"/>
        <w:rPr>
          <w:sz w:val="20"/>
          <w:szCs w:val="20"/>
        </w:rPr>
      </w:pPr>
      <w:r w:rsidRPr="00092EE2">
        <w:rPr>
          <w:noProof/>
          <w:sz w:val="20"/>
          <w:szCs w:val="20"/>
        </w:rPr>
        <w:pict>
          <v:shape id="Resim 34" o:spid="_x0000_i1025" type="#_x0000_t75" style="width:169.5pt;height:1in;visibility:visible">
            <v:imagedata r:id="rId12" o:title=""/>
          </v:shape>
        </w:pict>
      </w:r>
      <w:r>
        <w:rPr>
          <w:noProof/>
        </w:rPr>
        <w:pict>
          <v:shape id="Resim 33" o:spid="_x0000_s1065" type="#_x0000_t75" style="position:absolute;left:0;text-align:left;margin-left:5.25pt;margin-top:.8pt;width:75.75pt;height:53.25pt;z-index:-251657216;visibility:visible;mso-position-horizontal-relative:text;mso-position-vertical-relative:text" wrapcoords="-214 0 -214 21296 21600 21296 21600 0 -214 0">
            <v:imagedata r:id="rId13" o:title=""/>
            <w10:wrap type="tight"/>
          </v:shape>
        </w:pict>
      </w:r>
    </w:p>
    <w:p w:rsidR="00151516" w:rsidRDefault="00151516" w:rsidP="00EF3C55">
      <w:pPr>
        <w:jc w:val="both"/>
        <w:rPr>
          <w:sz w:val="20"/>
          <w:szCs w:val="20"/>
        </w:rPr>
      </w:pPr>
    </w:p>
    <w:p w:rsidR="00151516" w:rsidRDefault="00151516" w:rsidP="00EF3C55">
      <w:pPr>
        <w:jc w:val="both"/>
        <w:rPr>
          <w:sz w:val="20"/>
          <w:szCs w:val="20"/>
        </w:rPr>
      </w:pPr>
    </w:p>
    <w:p w:rsidR="00151516" w:rsidRDefault="00151516" w:rsidP="00EF3C55">
      <w:pPr>
        <w:jc w:val="both"/>
        <w:rPr>
          <w:sz w:val="20"/>
          <w:szCs w:val="20"/>
        </w:rPr>
      </w:pPr>
    </w:p>
    <w:p w:rsidR="00151516" w:rsidRDefault="00151516" w:rsidP="00EF3C55">
      <w:pPr>
        <w:jc w:val="both"/>
        <w:rPr>
          <w:sz w:val="20"/>
          <w:szCs w:val="20"/>
        </w:rPr>
      </w:pPr>
    </w:p>
    <w:p w:rsidR="00151516" w:rsidRDefault="00151516" w:rsidP="00EF3C55">
      <w:pPr>
        <w:jc w:val="both"/>
        <w:rPr>
          <w:sz w:val="20"/>
          <w:szCs w:val="20"/>
        </w:rPr>
      </w:pPr>
    </w:p>
    <w:p w:rsidR="00151516" w:rsidRDefault="00151516" w:rsidP="00EF3C55">
      <w:pPr>
        <w:jc w:val="both"/>
        <w:rPr>
          <w:sz w:val="20"/>
          <w:szCs w:val="20"/>
        </w:rPr>
      </w:pPr>
    </w:p>
    <w:p w:rsidR="00151516" w:rsidRPr="00266C14" w:rsidRDefault="00151516" w:rsidP="009900BB">
      <w:pPr>
        <w:jc w:val="both"/>
        <w:rPr>
          <w:sz w:val="20"/>
          <w:szCs w:val="20"/>
        </w:rPr>
      </w:pPr>
      <w:r>
        <w:rPr>
          <w:sz w:val="20"/>
          <w:szCs w:val="20"/>
        </w:rPr>
        <w:t>6-)</w:t>
      </w:r>
    </w:p>
    <w:p w:rsidR="00151516" w:rsidRDefault="00151516" w:rsidP="00575D18">
      <w:pPr>
        <w:rPr>
          <w:b/>
          <w:sz w:val="22"/>
          <w:szCs w:val="20"/>
        </w:rPr>
      </w:pPr>
      <w:r w:rsidRPr="00AA0B25">
        <w:rPr>
          <w:noProof/>
        </w:rPr>
        <w:pict>
          <v:shape id="Resim 26" o:spid="_x0000_i1026" type="#_x0000_t75" style="width:234pt;height:126pt;visibility:visible">
            <v:imagedata r:id="rId14" o:title=""/>
          </v:shape>
        </w:pict>
      </w:r>
    </w:p>
    <w:p w:rsidR="00151516" w:rsidRDefault="00151516" w:rsidP="00575D18">
      <w:pPr>
        <w:rPr>
          <w:b/>
          <w:sz w:val="22"/>
          <w:szCs w:val="20"/>
        </w:rPr>
      </w:pPr>
      <w:r>
        <w:rPr>
          <w:noProof/>
        </w:rPr>
        <w:pict>
          <v:shape id="_x0000_s1066" type="#_x0000_t32" style="position:absolute;margin-left:-5.9pt;margin-top:6.55pt;width:302.25pt;height:0;z-index:251664384" o:connectortype="straight"/>
        </w:pict>
      </w:r>
    </w:p>
    <w:p w:rsidR="00151516" w:rsidRDefault="00151516" w:rsidP="00575D18">
      <w:pPr>
        <w:rPr>
          <w:b/>
          <w:sz w:val="22"/>
          <w:szCs w:val="20"/>
        </w:rPr>
      </w:pPr>
      <w:r>
        <w:rPr>
          <w:b/>
          <w:sz w:val="22"/>
          <w:szCs w:val="20"/>
        </w:rPr>
        <w:t>7)</w:t>
      </w:r>
    </w:p>
    <w:p w:rsidR="00151516" w:rsidRDefault="00151516" w:rsidP="00575D18">
      <w:pPr>
        <w:rPr>
          <w:b/>
          <w:sz w:val="22"/>
          <w:szCs w:val="20"/>
        </w:rPr>
      </w:pPr>
      <w:r w:rsidRPr="00092EE2">
        <w:rPr>
          <w:b/>
          <w:noProof/>
          <w:sz w:val="22"/>
          <w:szCs w:val="20"/>
        </w:rPr>
        <w:pict>
          <v:shape id="Resim 29" o:spid="_x0000_i1027" type="#_x0000_t75" style="width:265.5pt;height:133.5pt;visibility:visible">
            <v:imagedata r:id="rId15" o:title=""/>
          </v:shape>
        </w:pict>
      </w:r>
    </w:p>
    <w:p w:rsidR="00151516" w:rsidRDefault="00151516" w:rsidP="00575D18">
      <w:pPr>
        <w:rPr>
          <w:b/>
          <w:sz w:val="22"/>
          <w:szCs w:val="20"/>
        </w:rPr>
      </w:pPr>
      <w:r>
        <w:rPr>
          <w:noProof/>
        </w:rPr>
        <w:pict>
          <v:shape id="_x0000_s1067" type="#_x0000_t32" style="position:absolute;margin-left:-5.9pt;margin-top:5.25pt;width:302.25pt;height:0;z-index:251669504" o:connectortype="straight"/>
        </w:pict>
      </w:r>
    </w:p>
    <w:p w:rsidR="00151516" w:rsidRDefault="00151516" w:rsidP="00575D18">
      <w:pPr>
        <w:rPr>
          <w:b/>
          <w:sz w:val="22"/>
          <w:szCs w:val="20"/>
        </w:rPr>
      </w:pPr>
      <w:r>
        <w:rPr>
          <w:b/>
          <w:sz w:val="22"/>
          <w:szCs w:val="20"/>
        </w:rPr>
        <w:t>8-)</w:t>
      </w:r>
      <w:r w:rsidRPr="00092EE2">
        <w:rPr>
          <w:b/>
          <w:noProof/>
          <w:sz w:val="22"/>
          <w:szCs w:val="20"/>
        </w:rPr>
        <w:pict>
          <v:shape id="Resim 35" o:spid="_x0000_i1028" type="#_x0000_t75" style="width:255.75pt;height:122.25pt;visibility:visible">
            <v:imagedata r:id="rId16" o:title=""/>
          </v:shape>
        </w:pict>
      </w:r>
    </w:p>
    <w:p w:rsidR="00151516" w:rsidRDefault="00151516" w:rsidP="00575D18">
      <w:pPr>
        <w:rPr>
          <w:b/>
          <w:sz w:val="22"/>
          <w:szCs w:val="20"/>
        </w:rPr>
      </w:pPr>
      <w:r>
        <w:rPr>
          <w:noProof/>
        </w:rPr>
        <w:pict>
          <v:shape id="_x0000_s1068" type="#_x0000_t32" style="position:absolute;margin-left:-5.9pt;margin-top:5.45pt;width:302.25pt;height:0;z-index:251666432" o:connectortype="straight"/>
        </w:pict>
      </w:r>
    </w:p>
    <w:p w:rsidR="00151516" w:rsidRDefault="00151516" w:rsidP="00575D18">
      <w:pPr>
        <w:rPr>
          <w:b/>
          <w:sz w:val="22"/>
          <w:szCs w:val="20"/>
        </w:rPr>
      </w:pPr>
      <w:r>
        <w:rPr>
          <w:b/>
          <w:sz w:val="22"/>
          <w:szCs w:val="20"/>
        </w:rPr>
        <w:t>9-)</w:t>
      </w:r>
    </w:p>
    <w:p w:rsidR="00151516" w:rsidRDefault="00151516" w:rsidP="00575D18">
      <w:pPr>
        <w:rPr>
          <w:b/>
          <w:sz w:val="22"/>
          <w:szCs w:val="20"/>
        </w:rPr>
      </w:pPr>
      <w:r w:rsidRPr="00092EE2">
        <w:rPr>
          <w:b/>
          <w:noProof/>
          <w:sz w:val="22"/>
          <w:szCs w:val="20"/>
        </w:rPr>
        <w:pict>
          <v:shape id="Resim 31" o:spid="_x0000_i1029" type="#_x0000_t75" style="width:265.5pt;height:102.75pt;visibility:visible">
            <v:imagedata r:id="rId17" o:title=""/>
          </v:shape>
        </w:pict>
      </w:r>
    </w:p>
    <w:p w:rsidR="00151516" w:rsidRDefault="00151516" w:rsidP="00575D18">
      <w:pPr>
        <w:rPr>
          <w:b/>
          <w:sz w:val="22"/>
          <w:szCs w:val="20"/>
        </w:rPr>
      </w:pPr>
      <w:r>
        <w:rPr>
          <w:noProof/>
        </w:rPr>
        <w:pict>
          <v:shape id="_x0000_s1069" type="#_x0000_t32" style="position:absolute;margin-left:-5.9pt;margin-top:1.15pt;width:302.25pt;height:0;z-index:251670528" o:connectortype="straight"/>
        </w:pict>
      </w:r>
      <w:r>
        <w:rPr>
          <w:b/>
          <w:sz w:val="22"/>
          <w:szCs w:val="20"/>
        </w:rPr>
        <w:t>10-)</w:t>
      </w:r>
    </w:p>
    <w:p w:rsidR="00151516" w:rsidRPr="009D28E9" w:rsidRDefault="00151516" w:rsidP="00EA75A2">
      <w:pPr>
        <w:rPr>
          <w:b/>
          <w:sz w:val="22"/>
          <w:szCs w:val="20"/>
        </w:rPr>
      </w:pPr>
      <w:r>
        <w:rPr>
          <w:noProof/>
        </w:rPr>
        <w:pict>
          <v:shape id="Resim 36" o:spid="_x0000_s1070" type="#_x0000_t75" alt="3ys5" style="position:absolute;margin-left:306pt;margin-top:3.3pt;width:83.25pt;height:85.1pt;z-index:-251656192;visibility:visible;mso-position-horizontal-relative:margin" wrapcoords="-195 0 -195 21409 21600 21409 21600 0 -195 0">
            <v:imagedata r:id="rId18" o:title=""/>
            <w10:wrap type="tight" anchorx="margin"/>
          </v:shape>
        </w:pict>
      </w:r>
      <w:r w:rsidRPr="00396475">
        <w:rPr>
          <w:sz w:val="22"/>
          <w:szCs w:val="22"/>
        </w:rPr>
        <w:t xml:space="preserve">Efe üç şırıngadan birincinin içerisine hava, ikinciye kum ve üçüncüye de alkol dolduruyor. </w:t>
      </w:r>
    </w:p>
    <w:p w:rsidR="00151516" w:rsidRPr="00396475" w:rsidRDefault="00151516" w:rsidP="00EA75A2">
      <w:pPr>
        <w:contextualSpacing/>
        <w:rPr>
          <w:sz w:val="22"/>
          <w:szCs w:val="22"/>
        </w:rPr>
      </w:pPr>
      <w:r w:rsidRPr="00396475">
        <w:rPr>
          <w:sz w:val="22"/>
          <w:szCs w:val="22"/>
        </w:rPr>
        <w:t>Şırıngaların bir ucunu parmağı ile kapatıp pistonları sırayla itiyor. Sadece içerisinde hava olan şırınganın pistonunu hareket ettirebiliyor.</w:t>
      </w:r>
    </w:p>
    <w:p w:rsidR="00151516" w:rsidRPr="00396475" w:rsidRDefault="00151516" w:rsidP="00EA75A2">
      <w:pPr>
        <w:contextualSpacing/>
        <w:rPr>
          <w:sz w:val="22"/>
          <w:szCs w:val="22"/>
        </w:rPr>
      </w:pPr>
      <w:r w:rsidRPr="00396475">
        <w:rPr>
          <w:b/>
          <w:sz w:val="22"/>
          <w:szCs w:val="22"/>
        </w:rPr>
        <w:t xml:space="preserve">Efe bu etkinlik sonucunda aşağıdaki sonuçlardan hangisine </w:t>
      </w:r>
      <w:r w:rsidRPr="00396475">
        <w:rPr>
          <w:b/>
          <w:sz w:val="22"/>
          <w:szCs w:val="22"/>
          <w:u w:val="single"/>
        </w:rPr>
        <w:t>ulaşamaz?</w:t>
      </w:r>
    </w:p>
    <w:p w:rsidR="00151516" w:rsidRPr="00396475" w:rsidRDefault="00151516" w:rsidP="00EA75A2">
      <w:pPr>
        <w:contextualSpacing/>
        <w:rPr>
          <w:sz w:val="22"/>
          <w:szCs w:val="22"/>
        </w:rPr>
      </w:pPr>
      <w:r w:rsidRPr="00396475">
        <w:rPr>
          <w:sz w:val="22"/>
          <w:szCs w:val="22"/>
        </w:rPr>
        <w:t>A) Havanın tanecikleri arasında çok fazla boşluk vardır.</w:t>
      </w:r>
    </w:p>
    <w:p w:rsidR="00151516" w:rsidRPr="00396475" w:rsidRDefault="00151516" w:rsidP="00EA75A2">
      <w:pPr>
        <w:contextualSpacing/>
        <w:rPr>
          <w:sz w:val="22"/>
          <w:szCs w:val="22"/>
        </w:rPr>
      </w:pPr>
      <w:r w:rsidRPr="00396475">
        <w:rPr>
          <w:sz w:val="22"/>
          <w:szCs w:val="22"/>
        </w:rPr>
        <w:t>B) Katıların tanecikleri arasında boşluk yoktur.</w:t>
      </w:r>
    </w:p>
    <w:p w:rsidR="00151516" w:rsidRPr="00396475" w:rsidRDefault="00151516" w:rsidP="00EA75A2">
      <w:pPr>
        <w:contextualSpacing/>
        <w:rPr>
          <w:sz w:val="22"/>
          <w:szCs w:val="22"/>
        </w:rPr>
      </w:pPr>
      <w:r w:rsidRPr="00396475">
        <w:rPr>
          <w:sz w:val="22"/>
          <w:szCs w:val="22"/>
        </w:rPr>
        <w:t>C) Havanın tanecikleri öteleme ve titreşim hareketi yapar.</w:t>
      </w:r>
    </w:p>
    <w:p w:rsidR="00151516" w:rsidRPr="00396475" w:rsidRDefault="00151516" w:rsidP="00240679">
      <w:pPr>
        <w:contextualSpacing/>
        <w:rPr>
          <w:sz w:val="22"/>
          <w:szCs w:val="22"/>
        </w:rPr>
      </w:pPr>
      <w:r w:rsidRPr="00396475">
        <w:rPr>
          <w:sz w:val="22"/>
          <w:szCs w:val="22"/>
        </w:rPr>
        <w:t>D) Katılar ve sıvılar sıkıştırılamazlar.</w:t>
      </w:r>
    </w:p>
    <w:p w:rsidR="00151516" w:rsidRPr="00747FCB" w:rsidRDefault="00151516" w:rsidP="00240679">
      <w:pPr>
        <w:contextualSpacing/>
        <w:rPr>
          <w:sz w:val="22"/>
          <w:szCs w:val="18"/>
        </w:rPr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5" o:spid="_x0000_s1071" type="#_x0000_t96" style="position:absolute;margin-left:227.35pt;margin-top:6.4pt;width:19.5pt;height:15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" filled="f" strokeweight=".25pt"/>
        </w:pict>
      </w:r>
    </w:p>
    <w:p w:rsidR="00151516" w:rsidRPr="00437315" w:rsidRDefault="00151516" w:rsidP="00575D18">
      <w:pPr>
        <w:rPr>
          <w:b/>
          <w:sz w:val="20"/>
          <w:szCs w:val="20"/>
        </w:rPr>
      </w:pPr>
      <w:r w:rsidRPr="00437315">
        <w:rPr>
          <w:b/>
          <w:sz w:val="20"/>
          <w:szCs w:val="20"/>
        </w:rPr>
        <w:t>BAŞARILAR…</w:t>
      </w:r>
      <w:r>
        <w:rPr>
          <w:b/>
          <w:sz w:val="20"/>
          <w:szCs w:val="20"/>
        </w:rPr>
        <w:t>……………….</w:t>
      </w:r>
    </w:p>
    <w:p w:rsidR="00151516" w:rsidRDefault="00151516" w:rsidP="00575D18">
      <w:pPr>
        <w:rPr>
          <w:sz w:val="20"/>
          <w:szCs w:val="20"/>
        </w:rPr>
      </w:pPr>
    </w:p>
    <w:sectPr w:rsidR="00151516" w:rsidSect="00575D18">
      <w:headerReference w:type="default" r:id="rId19"/>
      <w:pgSz w:w="11906" w:h="16838"/>
      <w:pgMar w:top="142" w:right="386" w:bottom="6" w:left="540" w:header="177" w:footer="708" w:gutter="0"/>
      <w:cols w:num="2" w:sep="1" w:space="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516" w:rsidRDefault="00151516">
      <w:r>
        <w:separator/>
      </w:r>
    </w:p>
  </w:endnote>
  <w:endnote w:type="continuationSeparator" w:id="0">
    <w:p w:rsidR="00151516" w:rsidRDefault="00151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516" w:rsidRDefault="00151516">
      <w:r>
        <w:separator/>
      </w:r>
    </w:p>
  </w:footnote>
  <w:footnote w:type="continuationSeparator" w:id="0">
    <w:p w:rsidR="00151516" w:rsidRDefault="001515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516" w:rsidRPr="004653E1" w:rsidRDefault="00151516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9CBE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176E0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A4E1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17CE1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328C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183A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3FE6F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0EA5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DEA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CD687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16817"/>
    <w:multiLevelType w:val="hybridMultilevel"/>
    <w:tmpl w:val="7A70B98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4287308"/>
    <w:multiLevelType w:val="hybridMultilevel"/>
    <w:tmpl w:val="5CCA0E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6F61F1A"/>
    <w:multiLevelType w:val="hybridMultilevel"/>
    <w:tmpl w:val="DFF4461A"/>
    <w:lvl w:ilvl="0" w:tplc="F3ACA1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3507423"/>
    <w:multiLevelType w:val="hybridMultilevel"/>
    <w:tmpl w:val="8BB2A0C0"/>
    <w:lvl w:ilvl="0" w:tplc="9D903FD8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7">
    <w:nsid w:val="29A97E84"/>
    <w:multiLevelType w:val="hybridMultilevel"/>
    <w:tmpl w:val="91329880"/>
    <w:lvl w:ilvl="0" w:tplc="11B843E8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9">
    <w:nsid w:val="2E2175BC"/>
    <w:multiLevelType w:val="hybridMultilevel"/>
    <w:tmpl w:val="71B6B530"/>
    <w:lvl w:ilvl="0" w:tplc="95EAD1A4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0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5E71743"/>
    <w:multiLevelType w:val="hybridMultilevel"/>
    <w:tmpl w:val="A5401FF6"/>
    <w:lvl w:ilvl="0" w:tplc="C6CCF46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2">
    <w:nsid w:val="45D00209"/>
    <w:multiLevelType w:val="hybridMultilevel"/>
    <w:tmpl w:val="ED86DD0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5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5425D2F"/>
    <w:multiLevelType w:val="hybridMultilevel"/>
    <w:tmpl w:val="8EEC7D46"/>
    <w:lvl w:ilvl="0" w:tplc="4F585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68B95DB8"/>
    <w:multiLevelType w:val="hybridMultilevel"/>
    <w:tmpl w:val="F7FE88D4"/>
    <w:lvl w:ilvl="0" w:tplc="D2BC2C8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6EED5490"/>
    <w:multiLevelType w:val="hybridMultilevel"/>
    <w:tmpl w:val="659216C8"/>
    <w:lvl w:ilvl="0" w:tplc="522830B4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0">
    <w:nsid w:val="7AD47184"/>
    <w:multiLevelType w:val="hybridMultilevel"/>
    <w:tmpl w:val="0154610C"/>
    <w:lvl w:ilvl="0" w:tplc="BBD8007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8"/>
  </w:num>
  <w:num w:numId="2">
    <w:abstractNumId w:val="24"/>
  </w:num>
  <w:num w:numId="3">
    <w:abstractNumId w:val="11"/>
  </w:num>
  <w:num w:numId="4">
    <w:abstractNumId w:val="20"/>
  </w:num>
  <w:num w:numId="5">
    <w:abstractNumId w:val="15"/>
  </w:num>
  <w:num w:numId="6">
    <w:abstractNumId w:val="23"/>
  </w:num>
  <w:num w:numId="7">
    <w:abstractNumId w:val="18"/>
  </w:num>
  <w:num w:numId="8">
    <w:abstractNumId w:val="2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6"/>
  </w:num>
  <w:num w:numId="20">
    <w:abstractNumId w:val="14"/>
  </w:num>
  <w:num w:numId="21">
    <w:abstractNumId w:val="30"/>
  </w:num>
  <w:num w:numId="22">
    <w:abstractNumId w:val="12"/>
  </w:num>
  <w:num w:numId="23">
    <w:abstractNumId w:val="27"/>
  </w:num>
  <w:num w:numId="24">
    <w:abstractNumId w:val="10"/>
  </w:num>
  <w:num w:numId="25">
    <w:abstractNumId w:val="19"/>
  </w:num>
  <w:num w:numId="26">
    <w:abstractNumId w:val="13"/>
  </w:num>
  <w:num w:numId="27">
    <w:abstractNumId w:val="21"/>
  </w:num>
  <w:num w:numId="28">
    <w:abstractNumId w:val="29"/>
  </w:num>
  <w:num w:numId="29">
    <w:abstractNumId w:val="16"/>
  </w:num>
  <w:num w:numId="30">
    <w:abstractNumId w:val="22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18B"/>
    <w:rsid w:val="00011ECE"/>
    <w:rsid w:val="0001232F"/>
    <w:rsid w:val="00024771"/>
    <w:rsid w:val="00031437"/>
    <w:rsid w:val="00031683"/>
    <w:rsid w:val="00034D60"/>
    <w:rsid w:val="000410AA"/>
    <w:rsid w:val="00043031"/>
    <w:rsid w:val="00047B97"/>
    <w:rsid w:val="0005076D"/>
    <w:rsid w:val="0005684B"/>
    <w:rsid w:val="00057233"/>
    <w:rsid w:val="000631B4"/>
    <w:rsid w:val="00064547"/>
    <w:rsid w:val="00065EF1"/>
    <w:rsid w:val="00071352"/>
    <w:rsid w:val="000732E1"/>
    <w:rsid w:val="00073C16"/>
    <w:rsid w:val="000763CF"/>
    <w:rsid w:val="00080AD6"/>
    <w:rsid w:val="00092194"/>
    <w:rsid w:val="00092EE2"/>
    <w:rsid w:val="000942D7"/>
    <w:rsid w:val="000960E8"/>
    <w:rsid w:val="000964FA"/>
    <w:rsid w:val="000A30BF"/>
    <w:rsid w:val="000A4EE5"/>
    <w:rsid w:val="000A7DAB"/>
    <w:rsid w:val="000B2568"/>
    <w:rsid w:val="000D219B"/>
    <w:rsid w:val="000D22D6"/>
    <w:rsid w:val="000D4113"/>
    <w:rsid w:val="000E1EDE"/>
    <w:rsid w:val="000E5E32"/>
    <w:rsid w:val="000E644E"/>
    <w:rsid w:val="000E707B"/>
    <w:rsid w:val="000E7737"/>
    <w:rsid w:val="000F4C02"/>
    <w:rsid w:val="0010080A"/>
    <w:rsid w:val="0010389B"/>
    <w:rsid w:val="00105138"/>
    <w:rsid w:val="00106983"/>
    <w:rsid w:val="00112DD9"/>
    <w:rsid w:val="00120A16"/>
    <w:rsid w:val="00122043"/>
    <w:rsid w:val="001244EE"/>
    <w:rsid w:val="00127F6C"/>
    <w:rsid w:val="00146EDA"/>
    <w:rsid w:val="00151516"/>
    <w:rsid w:val="0015565D"/>
    <w:rsid w:val="00160E61"/>
    <w:rsid w:val="0017392C"/>
    <w:rsid w:val="00180C99"/>
    <w:rsid w:val="00186D60"/>
    <w:rsid w:val="0019097B"/>
    <w:rsid w:val="001A3FC9"/>
    <w:rsid w:val="001B6602"/>
    <w:rsid w:val="001B6BB6"/>
    <w:rsid w:val="001B7977"/>
    <w:rsid w:val="001C412E"/>
    <w:rsid w:val="001C645E"/>
    <w:rsid w:val="001D0ACE"/>
    <w:rsid w:val="001E11AE"/>
    <w:rsid w:val="001E232F"/>
    <w:rsid w:val="001E51B5"/>
    <w:rsid w:val="001E7BF4"/>
    <w:rsid w:val="001F1A8A"/>
    <w:rsid w:val="001F30BE"/>
    <w:rsid w:val="00201763"/>
    <w:rsid w:val="00201D36"/>
    <w:rsid w:val="00204581"/>
    <w:rsid w:val="00206DF8"/>
    <w:rsid w:val="00212280"/>
    <w:rsid w:val="002157F6"/>
    <w:rsid w:val="002253C8"/>
    <w:rsid w:val="0022649A"/>
    <w:rsid w:val="00240679"/>
    <w:rsid w:val="002461C8"/>
    <w:rsid w:val="00250BE7"/>
    <w:rsid w:val="002518C6"/>
    <w:rsid w:val="00252602"/>
    <w:rsid w:val="00257313"/>
    <w:rsid w:val="00263C21"/>
    <w:rsid w:val="00263DAF"/>
    <w:rsid w:val="00266C14"/>
    <w:rsid w:val="002674D7"/>
    <w:rsid w:val="00272520"/>
    <w:rsid w:val="0027317B"/>
    <w:rsid w:val="0028534E"/>
    <w:rsid w:val="00292C58"/>
    <w:rsid w:val="00297C4F"/>
    <w:rsid w:val="002A0833"/>
    <w:rsid w:val="002A646F"/>
    <w:rsid w:val="002C55D8"/>
    <w:rsid w:val="002C6540"/>
    <w:rsid w:val="002C7BFD"/>
    <w:rsid w:val="003040F3"/>
    <w:rsid w:val="00304EA7"/>
    <w:rsid w:val="00310451"/>
    <w:rsid w:val="003166C1"/>
    <w:rsid w:val="00326C38"/>
    <w:rsid w:val="00332B5D"/>
    <w:rsid w:val="00345B9E"/>
    <w:rsid w:val="00350D18"/>
    <w:rsid w:val="00353129"/>
    <w:rsid w:val="0036401B"/>
    <w:rsid w:val="003674CF"/>
    <w:rsid w:val="00376837"/>
    <w:rsid w:val="00385C35"/>
    <w:rsid w:val="0039531F"/>
    <w:rsid w:val="00396475"/>
    <w:rsid w:val="003967BF"/>
    <w:rsid w:val="003A3C7F"/>
    <w:rsid w:val="003B1CCB"/>
    <w:rsid w:val="003C4651"/>
    <w:rsid w:val="003C7C40"/>
    <w:rsid w:val="003D2B80"/>
    <w:rsid w:val="003D544C"/>
    <w:rsid w:val="003E5325"/>
    <w:rsid w:val="003E581E"/>
    <w:rsid w:val="003E64BF"/>
    <w:rsid w:val="003F4CA6"/>
    <w:rsid w:val="0040192F"/>
    <w:rsid w:val="004043E6"/>
    <w:rsid w:val="00415560"/>
    <w:rsid w:val="00421CE8"/>
    <w:rsid w:val="00431E0F"/>
    <w:rsid w:val="00437315"/>
    <w:rsid w:val="00441427"/>
    <w:rsid w:val="00441E86"/>
    <w:rsid w:val="004512AC"/>
    <w:rsid w:val="00454B38"/>
    <w:rsid w:val="00456E53"/>
    <w:rsid w:val="00456EA1"/>
    <w:rsid w:val="00460C43"/>
    <w:rsid w:val="00463019"/>
    <w:rsid w:val="0046439B"/>
    <w:rsid w:val="004653E1"/>
    <w:rsid w:val="00467BF1"/>
    <w:rsid w:val="004718CF"/>
    <w:rsid w:val="00476D74"/>
    <w:rsid w:val="004820E9"/>
    <w:rsid w:val="004874F0"/>
    <w:rsid w:val="00490C5D"/>
    <w:rsid w:val="0049244A"/>
    <w:rsid w:val="004B1655"/>
    <w:rsid w:val="004B1B1F"/>
    <w:rsid w:val="004B3904"/>
    <w:rsid w:val="004B3E15"/>
    <w:rsid w:val="004B70B9"/>
    <w:rsid w:val="004C22CA"/>
    <w:rsid w:val="004D099B"/>
    <w:rsid w:val="004D14CD"/>
    <w:rsid w:val="004D76EF"/>
    <w:rsid w:val="004E29B0"/>
    <w:rsid w:val="00513DC9"/>
    <w:rsid w:val="005154F0"/>
    <w:rsid w:val="005445DF"/>
    <w:rsid w:val="0054659C"/>
    <w:rsid w:val="00555760"/>
    <w:rsid w:val="00556A3D"/>
    <w:rsid w:val="005674E7"/>
    <w:rsid w:val="00570FE0"/>
    <w:rsid w:val="00573D05"/>
    <w:rsid w:val="005746C2"/>
    <w:rsid w:val="00575D18"/>
    <w:rsid w:val="00576099"/>
    <w:rsid w:val="005804F4"/>
    <w:rsid w:val="00584D51"/>
    <w:rsid w:val="00595E58"/>
    <w:rsid w:val="005976DC"/>
    <w:rsid w:val="005A3BAD"/>
    <w:rsid w:val="005A45B4"/>
    <w:rsid w:val="005A463D"/>
    <w:rsid w:val="005B09D3"/>
    <w:rsid w:val="005B5BEB"/>
    <w:rsid w:val="005E017B"/>
    <w:rsid w:val="005E3FDB"/>
    <w:rsid w:val="005E5037"/>
    <w:rsid w:val="005F04C0"/>
    <w:rsid w:val="00611C44"/>
    <w:rsid w:val="006144EF"/>
    <w:rsid w:val="00615BB5"/>
    <w:rsid w:val="00615C0C"/>
    <w:rsid w:val="00624906"/>
    <w:rsid w:val="00630C76"/>
    <w:rsid w:val="006508D7"/>
    <w:rsid w:val="00654F77"/>
    <w:rsid w:val="006564A8"/>
    <w:rsid w:val="00656829"/>
    <w:rsid w:val="00663A85"/>
    <w:rsid w:val="00675162"/>
    <w:rsid w:val="0068310E"/>
    <w:rsid w:val="00687DA5"/>
    <w:rsid w:val="006906EA"/>
    <w:rsid w:val="006A0FC7"/>
    <w:rsid w:val="006A25AC"/>
    <w:rsid w:val="006A56CC"/>
    <w:rsid w:val="006B3ACE"/>
    <w:rsid w:val="006C12CE"/>
    <w:rsid w:val="006C24E4"/>
    <w:rsid w:val="006E5A33"/>
    <w:rsid w:val="006F0A75"/>
    <w:rsid w:val="006F14A0"/>
    <w:rsid w:val="006F4219"/>
    <w:rsid w:val="006F4EEB"/>
    <w:rsid w:val="007058DC"/>
    <w:rsid w:val="007128A9"/>
    <w:rsid w:val="007154DF"/>
    <w:rsid w:val="00717541"/>
    <w:rsid w:val="00720CEC"/>
    <w:rsid w:val="007348A4"/>
    <w:rsid w:val="00737F2E"/>
    <w:rsid w:val="00742DDA"/>
    <w:rsid w:val="00747FCB"/>
    <w:rsid w:val="00762BB1"/>
    <w:rsid w:val="00762FDE"/>
    <w:rsid w:val="00766A7A"/>
    <w:rsid w:val="0077181B"/>
    <w:rsid w:val="00780F68"/>
    <w:rsid w:val="00785907"/>
    <w:rsid w:val="0078793D"/>
    <w:rsid w:val="007A16B2"/>
    <w:rsid w:val="007A27C6"/>
    <w:rsid w:val="007B08A8"/>
    <w:rsid w:val="007B15E1"/>
    <w:rsid w:val="007B7F9D"/>
    <w:rsid w:val="007C5A5C"/>
    <w:rsid w:val="007D2E73"/>
    <w:rsid w:val="007D4365"/>
    <w:rsid w:val="007D659C"/>
    <w:rsid w:val="007E1BF4"/>
    <w:rsid w:val="007E2A39"/>
    <w:rsid w:val="007E3A6F"/>
    <w:rsid w:val="007F09F6"/>
    <w:rsid w:val="00804886"/>
    <w:rsid w:val="00810428"/>
    <w:rsid w:val="00820623"/>
    <w:rsid w:val="008265E9"/>
    <w:rsid w:val="00827900"/>
    <w:rsid w:val="00832672"/>
    <w:rsid w:val="0083629D"/>
    <w:rsid w:val="008378E0"/>
    <w:rsid w:val="00846217"/>
    <w:rsid w:val="00853D07"/>
    <w:rsid w:val="00856CB6"/>
    <w:rsid w:val="008715F7"/>
    <w:rsid w:val="00886155"/>
    <w:rsid w:val="008A338A"/>
    <w:rsid w:val="008C13DD"/>
    <w:rsid w:val="008D7BE9"/>
    <w:rsid w:val="008E17A8"/>
    <w:rsid w:val="008E520C"/>
    <w:rsid w:val="008E550A"/>
    <w:rsid w:val="008F0B90"/>
    <w:rsid w:val="008F25E7"/>
    <w:rsid w:val="008F4321"/>
    <w:rsid w:val="00900FEB"/>
    <w:rsid w:val="009078ED"/>
    <w:rsid w:val="009113E7"/>
    <w:rsid w:val="0091153A"/>
    <w:rsid w:val="00916389"/>
    <w:rsid w:val="00923D2E"/>
    <w:rsid w:val="009303CF"/>
    <w:rsid w:val="00936D9A"/>
    <w:rsid w:val="009377C9"/>
    <w:rsid w:val="00941AF2"/>
    <w:rsid w:val="0094318F"/>
    <w:rsid w:val="00943E9A"/>
    <w:rsid w:val="00946151"/>
    <w:rsid w:val="00950E09"/>
    <w:rsid w:val="009551F5"/>
    <w:rsid w:val="00964619"/>
    <w:rsid w:val="0097124A"/>
    <w:rsid w:val="00972F53"/>
    <w:rsid w:val="0097659A"/>
    <w:rsid w:val="00983D9A"/>
    <w:rsid w:val="00983EE9"/>
    <w:rsid w:val="009900BB"/>
    <w:rsid w:val="00996693"/>
    <w:rsid w:val="009A34D2"/>
    <w:rsid w:val="009A728C"/>
    <w:rsid w:val="009B132D"/>
    <w:rsid w:val="009B733D"/>
    <w:rsid w:val="009C7854"/>
    <w:rsid w:val="009D28E9"/>
    <w:rsid w:val="009D3C5C"/>
    <w:rsid w:val="009F153E"/>
    <w:rsid w:val="009F1E80"/>
    <w:rsid w:val="009F319D"/>
    <w:rsid w:val="00A2331C"/>
    <w:rsid w:val="00A27E49"/>
    <w:rsid w:val="00A521F3"/>
    <w:rsid w:val="00A64C3C"/>
    <w:rsid w:val="00A71866"/>
    <w:rsid w:val="00A74663"/>
    <w:rsid w:val="00A8218B"/>
    <w:rsid w:val="00A833D2"/>
    <w:rsid w:val="00A9240B"/>
    <w:rsid w:val="00A9429D"/>
    <w:rsid w:val="00AA0B25"/>
    <w:rsid w:val="00AA1A90"/>
    <w:rsid w:val="00AA54FE"/>
    <w:rsid w:val="00AA79A9"/>
    <w:rsid w:val="00AA7B4E"/>
    <w:rsid w:val="00AB39EB"/>
    <w:rsid w:val="00AB67A1"/>
    <w:rsid w:val="00AB6FCB"/>
    <w:rsid w:val="00AC4548"/>
    <w:rsid w:val="00AC6611"/>
    <w:rsid w:val="00AD1D9A"/>
    <w:rsid w:val="00AF06E7"/>
    <w:rsid w:val="00B02DB6"/>
    <w:rsid w:val="00B03CFD"/>
    <w:rsid w:val="00B05852"/>
    <w:rsid w:val="00B10E81"/>
    <w:rsid w:val="00B12779"/>
    <w:rsid w:val="00B136E1"/>
    <w:rsid w:val="00B16002"/>
    <w:rsid w:val="00B174EA"/>
    <w:rsid w:val="00B240C4"/>
    <w:rsid w:val="00B25EF4"/>
    <w:rsid w:val="00B32BF6"/>
    <w:rsid w:val="00B4126A"/>
    <w:rsid w:val="00B439E1"/>
    <w:rsid w:val="00B4551D"/>
    <w:rsid w:val="00B50250"/>
    <w:rsid w:val="00B51285"/>
    <w:rsid w:val="00B516A5"/>
    <w:rsid w:val="00B55F22"/>
    <w:rsid w:val="00B65C60"/>
    <w:rsid w:val="00B67A9F"/>
    <w:rsid w:val="00B71878"/>
    <w:rsid w:val="00B80CCA"/>
    <w:rsid w:val="00B95453"/>
    <w:rsid w:val="00B9733D"/>
    <w:rsid w:val="00BA2498"/>
    <w:rsid w:val="00BA48DC"/>
    <w:rsid w:val="00BA6B50"/>
    <w:rsid w:val="00BA7681"/>
    <w:rsid w:val="00BB1610"/>
    <w:rsid w:val="00BC6365"/>
    <w:rsid w:val="00BC75D0"/>
    <w:rsid w:val="00BD0E32"/>
    <w:rsid w:val="00BD454A"/>
    <w:rsid w:val="00BE0B3E"/>
    <w:rsid w:val="00BE1DC7"/>
    <w:rsid w:val="00BE7F75"/>
    <w:rsid w:val="00BF58D6"/>
    <w:rsid w:val="00C01750"/>
    <w:rsid w:val="00C02E37"/>
    <w:rsid w:val="00C03216"/>
    <w:rsid w:val="00C03918"/>
    <w:rsid w:val="00C04EB8"/>
    <w:rsid w:val="00C0577A"/>
    <w:rsid w:val="00C07A0C"/>
    <w:rsid w:val="00C120A3"/>
    <w:rsid w:val="00C2669C"/>
    <w:rsid w:val="00C27DC2"/>
    <w:rsid w:val="00C3645C"/>
    <w:rsid w:val="00C476E7"/>
    <w:rsid w:val="00C63D71"/>
    <w:rsid w:val="00C63F85"/>
    <w:rsid w:val="00C7068F"/>
    <w:rsid w:val="00C71B66"/>
    <w:rsid w:val="00C8361F"/>
    <w:rsid w:val="00C93D2B"/>
    <w:rsid w:val="00C95659"/>
    <w:rsid w:val="00CA52E3"/>
    <w:rsid w:val="00CC1320"/>
    <w:rsid w:val="00CC5723"/>
    <w:rsid w:val="00CC6547"/>
    <w:rsid w:val="00CC7B0C"/>
    <w:rsid w:val="00CC7FB4"/>
    <w:rsid w:val="00CD1D22"/>
    <w:rsid w:val="00CE34F5"/>
    <w:rsid w:val="00CE7E40"/>
    <w:rsid w:val="00CF180F"/>
    <w:rsid w:val="00CF2F3C"/>
    <w:rsid w:val="00D0182D"/>
    <w:rsid w:val="00D043BB"/>
    <w:rsid w:val="00D04FBA"/>
    <w:rsid w:val="00D05976"/>
    <w:rsid w:val="00D0676D"/>
    <w:rsid w:val="00D07902"/>
    <w:rsid w:val="00D11EE2"/>
    <w:rsid w:val="00D13A65"/>
    <w:rsid w:val="00D14199"/>
    <w:rsid w:val="00D21083"/>
    <w:rsid w:val="00D25AE4"/>
    <w:rsid w:val="00D27C9D"/>
    <w:rsid w:val="00D32089"/>
    <w:rsid w:val="00D3222C"/>
    <w:rsid w:val="00D40062"/>
    <w:rsid w:val="00D51B9B"/>
    <w:rsid w:val="00D6527B"/>
    <w:rsid w:val="00D7167C"/>
    <w:rsid w:val="00D72F6E"/>
    <w:rsid w:val="00D748CE"/>
    <w:rsid w:val="00D83209"/>
    <w:rsid w:val="00D83EA5"/>
    <w:rsid w:val="00D87901"/>
    <w:rsid w:val="00DA173A"/>
    <w:rsid w:val="00DA7581"/>
    <w:rsid w:val="00DB7921"/>
    <w:rsid w:val="00DC0BE6"/>
    <w:rsid w:val="00DC3A56"/>
    <w:rsid w:val="00DD2D03"/>
    <w:rsid w:val="00DD3FDB"/>
    <w:rsid w:val="00DD5E93"/>
    <w:rsid w:val="00DE3148"/>
    <w:rsid w:val="00DE5880"/>
    <w:rsid w:val="00DF113F"/>
    <w:rsid w:val="00E00C02"/>
    <w:rsid w:val="00E06664"/>
    <w:rsid w:val="00E14CC7"/>
    <w:rsid w:val="00E16752"/>
    <w:rsid w:val="00E253F2"/>
    <w:rsid w:val="00E300C5"/>
    <w:rsid w:val="00E303B9"/>
    <w:rsid w:val="00E37E80"/>
    <w:rsid w:val="00E53631"/>
    <w:rsid w:val="00E560F5"/>
    <w:rsid w:val="00E60D9E"/>
    <w:rsid w:val="00E63409"/>
    <w:rsid w:val="00E64D08"/>
    <w:rsid w:val="00E659EF"/>
    <w:rsid w:val="00E661B3"/>
    <w:rsid w:val="00E72F20"/>
    <w:rsid w:val="00E74BF3"/>
    <w:rsid w:val="00E84F23"/>
    <w:rsid w:val="00E909A8"/>
    <w:rsid w:val="00E92A5F"/>
    <w:rsid w:val="00E9670A"/>
    <w:rsid w:val="00EA43D9"/>
    <w:rsid w:val="00EA5DFA"/>
    <w:rsid w:val="00EA75A2"/>
    <w:rsid w:val="00EB3F14"/>
    <w:rsid w:val="00EB4128"/>
    <w:rsid w:val="00EC01AF"/>
    <w:rsid w:val="00EC3A01"/>
    <w:rsid w:val="00ED178C"/>
    <w:rsid w:val="00ED2157"/>
    <w:rsid w:val="00ED4B90"/>
    <w:rsid w:val="00EE3095"/>
    <w:rsid w:val="00EE629B"/>
    <w:rsid w:val="00EF06E1"/>
    <w:rsid w:val="00EF1A1C"/>
    <w:rsid w:val="00EF3C55"/>
    <w:rsid w:val="00EF6C3E"/>
    <w:rsid w:val="00EF6E14"/>
    <w:rsid w:val="00EF7C0C"/>
    <w:rsid w:val="00F0611E"/>
    <w:rsid w:val="00F10E29"/>
    <w:rsid w:val="00F146F8"/>
    <w:rsid w:val="00F14DC2"/>
    <w:rsid w:val="00F21C01"/>
    <w:rsid w:val="00F23DDE"/>
    <w:rsid w:val="00F264B4"/>
    <w:rsid w:val="00F27A1E"/>
    <w:rsid w:val="00F30B2B"/>
    <w:rsid w:val="00F61260"/>
    <w:rsid w:val="00F616F4"/>
    <w:rsid w:val="00F63A6C"/>
    <w:rsid w:val="00F65982"/>
    <w:rsid w:val="00F65D93"/>
    <w:rsid w:val="00F66488"/>
    <w:rsid w:val="00F70A8A"/>
    <w:rsid w:val="00F75ABE"/>
    <w:rsid w:val="00F820CD"/>
    <w:rsid w:val="00F8711F"/>
    <w:rsid w:val="00F87FCC"/>
    <w:rsid w:val="00F93BC4"/>
    <w:rsid w:val="00F954C7"/>
    <w:rsid w:val="00F9560F"/>
    <w:rsid w:val="00FA186A"/>
    <w:rsid w:val="00FA2594"/>
    <w:rsid w:val="00FA77D0"/>
    <w:rsid w:val="00FB13C0"/>
    <w:rsid w:val="00FB18C1"/>
    <w:rsid w:val="00FB19D1"/>
    <w:rsid w:val="00FB25EB"/>
    <w:rsid w:val="00FB26A3"/>
    <w:rsid w:val="00FB60E6"/>
    <w:rsid w:val="00FC3AF4"/>
    <w:rsid w:val="00FD1713"/>
    <w:rsid w:val="00FE7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90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eGrid">
    <w:name w:val="Table Grid"/>
    <w:basedOn w:val="TableNormal"/>
    <w:uiPriority w:val="99"/>
    <w:rsid w:val="00D27C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266C14"/>
    <w:pPr>
      <w:spacing w:after="200"/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CharStyle2">
    <w:name w:val="CharStyle2"/>
    <w:basedOn w:val="DefaultParagraphFont"/>
    <w:uiPriority w:val="99"/>
    <w:rsid w:val="00900FEB"/>
    <w:rPr>
      <w:rFonts w:ascii="Franklin Gothic Medium" w:eastAsia="Times New Roman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900FEB"/>
    <w:pPr>
      <w:spacing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900FEB"/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basedOn w:val="DefaultParagraphFont"/>
    <w:uiPriority w:val="99"/>
    <w:rsid w:val="00900FEB"/>
    <w:rPr>
      <w:rFonts w:ascii="Franklin Gothic Medium" w:eastAsia="Times New Roman" w:hAnsi="Franklin Gothic Medium" w:cs="Franklin Gothic Medium"/>
      <w:sz w:val="30"/>
      <w:szCs w:val="30"/>
    </w:rPr>
  </w:style>
  <w:style w:type="paragraph" w:styleId="Header">
    <w:name w:val="header"/>
    <w:basedOn w:val="Normal"/>
    <w:link w:val="HeaderChar"/>
    <w:uiPriority w:val="99"/>
    <w:rsid w:val="00900FE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00FEB"/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456E53"/>
    <w:rPr>
      <w:rFonts w:cs="Times New Roman"/>
      <w:b/>
      <w:bCs/>
    </w:rPr>
  </w:style>
  <w:style w:type="paragraph" w:customStyle="1" w:styleId="Style13">
    <w:name w:val="Style13"/>
    <w:basedOn w:val="Normal"/>
    <w:uiPriority w:val="99"/>
    <w:rsid w:val="00456E5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456E53"/>
    <w:rPr>
      <w:rFonts w:ascii="Arial Unicode MS" w:eastAsia="Arial Unicode MS" w:hAnsi="Arial Unicode MS" w:cs="Arial Unicode MS"/>
      <w:sz w:val="20"/>
      <w:szCs w:val="20"/>
    </w:rPr>
  </w:style>
  <w:style w:type="character" w:customStyle="1" w:styleId="CharStyle9">
    <w:name w:val="CharStyle9"/>
    <w:basedOn w:val="DefaultParagraphFont"/>
    <w:uiPriority w:val="99"/>
    <w:rsid w:val="00456E53"/>
    <w:rPr>
      <w:rFonts w:ascii="Arial Unicode MS" w:eastAsia="Arial Unicode MS" w:hAnsi="Arial Unicode MS" w:cs="Arial Unicode MS"/>
      <w:sz w:val="30"/>
      <w:szCs w:val="30"/>
    </w:rPr>
  </w:style>
  <w:style w:type="paragraph" w:customStyle="1" w:styleId="Style4">
    <w:name w:val="Style4"/>
    <w:basedOn w:val="Normal"/>
    <w:uiPriority w:val="99"/>
    <w:rsid w:val="00EF3C55"/>
    <w:rPr>
      <w:rFonts w:ascii="Franklin Gothic Medium" w:hAnsi="Franklin Gothic Medium" w:cs="Franklin Gothic Medium"/>
      <w:sz w:val="20"/>
      <w:szCs w:val="20"/>
    </w:rPr>
  </w:style>
  <w:style w:type="character" w:customStyle="1" w:styleId="CharStyle1">
    <w:name w:val="CharStyle1"/>
    <w:basedOn w:val="DefaultParagraphFont"/>
    <w:uiPriority w:val="99"/>
    <w:rsid w:val="00EF3C55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EF3C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F3C55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762FDE"/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575</Words>
  <Characters>3278</Characters>
  <Application>Microsoft Office Outlook</Application>
  <DocSecurity>0</DocSecurity>
  <Lines>0</Lines>
  <Paragraphs>0</Paragraphs>
  <ScaleCrop>false</ScaleCrop>
  <Company>Pamukkale Üniversitesi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ÖĞRENCİNİN                                                                                                                                                                 04/11/2011</dc:title>
  <dc:subject/>
  <dc:creator>jülide</dc:creator>
  <cp:keywords/>
  <dc:description/>
  <cp:lastModifiedBy>fatih</cp:lastModifiedBy>
  <cp:revision>14</cp:revision>
  <cp:lastPrinted>2015-01-05T12:55:00Z</cp:lastPrinted>
  <dcterms:created xsi:type="dcterms:W3CDTF">2015-01-05T11:14:00Z</dcterms:created>
  <dcterms:modified xsi:type="dcterms:W3CDTF">2015-01-08T19:40:00Z</dcterms:modified>
</cp:coreProperties>
</file>